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1. Ислом дар кадом аср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зуњур кард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асри</w:t>
      </w:r>
      <w:r w:rsidRPr="00CC342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sz w:val="28"/>
          <w:szCs w:val="28"/>
          <w:lang w:val="en-US"/>
        </w:rPr>
        <w:t>VII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асри</w:t>
      </w:r>
      <w:r w:rsidRPr="00CC342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sz w:val="28"/>
          <w:szCs w:val="28"/>
          <w:lang w:val="en-US"/>
        </w:rPr>
        <w:t>VI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 xml:space="preserve">асри </w:t>
      </w:r>
      <w:r w:rsidRPr="007A3AA6">
        <w:rPr>
          <w:rFonts w:ascii="Times New Roman Tj" w:hAnsi="Times New Roman Tj"/>
          <w:sz w:val="28"/>
          <w:szCs w:val="28"/>
          <w:lang w:val="en-US"/>
        </w:rPr>
        <w:t>V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  <w:lang w:val="en-US"/>
        </w:rPr>
        <w:t>VIII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асри Х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2.</w:t>
      </w:r>
      <w:r w:rsidRPr="007A3AA6">
        <w:rPr>
          <w:rFonts w:ascii="Times New Roman Tj" w:hAnsi="Times New Roman Tj"/>
          <w:sz w:val="28"/>
          <w:szCs w:val="28"/>
        </w:rPr>
        <w:t xml:space="preserve"> Њазрати Муњаммад (с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кай таваллуд шудааст</w:t>
      </w:r>
      <w:r>
        <w:rPr>
          <w:rFonts w:ascii="Times New Roman Tj" w:hAnsi="Times New Roman Tj"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571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610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577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580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620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3.</w:t>
      </w:r>
      <w:r w:rsidRPr="007A3AA6">
        <w:rPr>
          <w:rFonts w:ascii="Times New Roman Tj" w:hAnsi="Times New Roman Tj"/>
          <w:sz w:val="28"/>
          <w:szCs w:val="28"/>
        </w:rPr>
        <w:t xml:space="preserve"> Номи падари Пайёмбар (с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чї буд</w:t>
      </w:r>
      <w:r>
        <w:rPr>
          <w:rFonts w:ascii="Times New Roman Tj" w:hAnsi="Times New Roman Tj"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Абдуллоњ Абдулмутолиб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Њошим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Абдулмутолиб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Абутолиб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Абдулманоф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4. Модари паёмбар (с</w:t>
      </w:r>
      <w:r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7A3AA6">
        <w:rPr>
          <w:rFonts w:ascii="Times New Roman Tj" w:hAnsi="Times New Roman Tj"/>
          <w:b/>
          <w:bCs/>
          <w:sz w:val="28"/>
          <w:szCs w:val="28"/>
        </w:rPr>
        <w:t>чї ном дошт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Омина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Зайнаб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Сафия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Њалима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Фотима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5. Модари разойи паёмбар (с</w:t>
      </w:r>
      <w:r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7A3AA6">
        <w:rPr>
          <w:rFonts w:ascii="Times New Roman Tj" w:hAnsi="Times New Roman Tj"/>
          <w:b/>
          <w:bCs/>
          <w:sz w:val="28"/>
          <w:szCs w:val="28"/>
        </w:rPr>
        <w:t>кї буд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Њалима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Омина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Зайнб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Фотима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Сафия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6. Њазрати Муњаммад (с</w:t>
      </w:r>
      <w:r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7A3AA6">
        <w:rPr>
          <w:rFonts w:ascii="Times New Roman Tj" w:hAnsi="Times New Roman Tj"/>
          <w:b/>
          <w:bCs/>
          <w:sz w:val="28"/>
          <w:szCs w:val="28"/>
        </w:rPr>
        <w:t>дар синни чандсолагиаш паёмбар шуд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40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35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63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50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25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 w:cs="Times New Roman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7. Хонаводаи бани Умайя ба чанд силсила та</w:t>
      </w:r>
      <w:r w:rsidRPr="007A3AA6">
        <w:rPr>
          <w:rFonts w:ascii="Times New Roman Tj" w:hAnsi="Times New Roman" w:cs="Times New Roman"/>
          <w:b/>
          <w:bCs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сим мешавад</w:t>
      </w:r>
      <w:r>
        <w:rPr>
          <w:rFonts w:ascii="Times New Roman Tj" w:hAnsi="Times New Roman Tj" w:cs="Times New Roman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2;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8;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4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u w:val="single"/>
        </w:rPr>
      </w:pPr>
      <w:r>
        <w:rPr>
          <w:rFonts w:ascii="Times New Roman Tj" w:hAnsi="Times New Roman Tj"/>
          <w:sz w:val="28"/>
          <w:szCs w:val="28"/>
        </w:rPr>
        <w:t>$D) 3;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u w:val="single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8. Ба силсилаи Суфён</w:t>
      </w:r>
      <w:r w:rsidRPr="007A3AA6">
        <w:rPr>
          <w:rFonts w:ascii="Times New Roman Tj" w:hAnsi="Times New Roman" w:cs="Times New Roman"/>
          <w:b/>
          <w:bCs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 xml:space="preserve"> чанд халифа мансуб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се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ду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чор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пан</w:t>
      </w:r>
      <w:r w:rsidRPr="007A3AA6">
        <w:rPr>
          <w:rFonts w:ascii="Times New Roman Tj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як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9. Ба хонадони марвон</w:t>
      </w:r>
      <w:r w:rsidRPr="007A3AA6">
        <w:rPr>
          <w:rFonts w:ascii="Times New Roman Tj" w:hAnsi="Times New Roman" w:cs="Times New Roman"/>
          <w:b/>
          <w:bCs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 xml:space="preserve"> чанд халифа мансуб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11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13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2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5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14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 w:cs="Times New Roman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10. Дар а</w:t>
      </w:r>
      <w:r w:rsidRPr="007A3AA6">
        <w:rPr>
          <w:rFonts w:ascii="Times New Roman Tj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 xml:space="preserve">ди Умавиён </w:t>
      </w:r>
      <w:r w:rsidRPr="007A3AA6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амаг</w:t>
      </w:r>
      <w:r w:rsidRPr="007A3AA6">
        <w:rPr>
          <w:rFonts w:ascii="Times New Roman" w:hAnsi="Times New Roman" w:cs="Times New Roman"/>
          <w:b/>
          <w:bCs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 xml:space="preserve"> чанд халифа </w:t>
      </w:r>
      <w:r w:rsidRPr="007A3AA6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укумрон</w:t>
      </w:r>
      <w:r w:rsidRPr="007A3AA6">
        <w:rPr>
          <w:rFonts w:ascii="Times New Roman" w:hAnsi="Times New Roman" w:cs="Times New Roman"/>
          <w:b/>
          <w:bCs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 xml:space="preserve"> кардаанд</w:t>
      </w:r>
      <w:r>
        <w:rPr>
          <w:rFonts w:ascii="Times New Roman Tj" w:hAnsi="Times New Roman Tj" w:cs="Times New Roman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14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7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3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5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13 халифа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11. Анвои шеър дар ахди умавиён чандтост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чор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се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шаш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ду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панљ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12. Аввалин бор мусалмонњо ба куљо њиљрат намуданд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Њабаша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Тоиф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Сурия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Яман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13. Дар соли чандум мусалмонњо аз Макка ба Мадина њиљрат карданд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622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571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610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632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630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14. Каъб ибни Зуњайр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Васфї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15. Њассон ибни Собит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16. Ќуръони карим аз чанд сура иборат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114 сура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120 сура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115 сура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сура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101 сура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17. Кї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ба Абубакр масли</w:t>
      </w:r>
      <w:r w:rsidRPr="007A3AA6">
        <w:rPr>
          <w:rFonts w:ascii="Times New Roman Tj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 xml:space="preserve">ат дод, ки </w:t>
      </w:r>
      <w:r w:rsidRPr="007A3AA6">
        <w:rPr>
          <w:rFonts w:ascii="Times New Roman Tj" w:hAnsi="Times New Roman Tj"/>
          <w:b/>
          <w:bCs/>
          <w:sz w:val="28"/>
          <w:szCs w:val="28"/>
        </w:rPr>
        <w:t>Ќуръон тадвин ва љамъоварї карда шавад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Умар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Зубайр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Алї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Усмон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Зайд ибни Собит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18. Дар ањди кадом халифа Ќуръон дар шакли китоб љамъ ва ба ча</w:t>
      </w:r>
      <w:r w:rsidRPr="007A3AA6">
        <w:rPr>
          <w:rFonts w:ascii="Times New Roman Tj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ор кишвар па</w:t>
      </w:r>
      <w:r w:rsidRPr="007A3AA6"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н</w:t>
      </w:r>
      <w:r w:rsidRPr="007A3AA6">
        <w:rPr>
          <w:rFonts w:ascii="Times New Roman Tj" w:hAnsi="Times New Roman Tj"/>
          <w:b/>
          <w:bCs/>
          <w:sz w:val="28"/>
          <w:szCs w:val="28"/>
        </w:rPr>
        <w:t xml:space="preserve"> карда шуд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Усмон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Умар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Абубакр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Ал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Муовия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19. Аввалин сурае, ки аз Ќуръон нозил, шуд кадом буд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Аввали сураи алаќ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Нос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Наср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Фоти</w:t>
      </w:r>
      <w:r w:rsidRPr="007A3AA6">
        <w:rPr>
          <w:rFonts w:ascii="Times New Roman Tj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Ихлос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20. Охирин сурае, ки дар Ќуръон нозил шуд кадом буд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Наср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Алаќ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Кофирун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Фотиња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Ихлос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21. Дарозтарин сура дар Ќуръон кадом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Ба</w:t>
      </w:r>
      <w:r w:rsidRPr="007A3AA6">
        <w:rPr>
          <w:rFonts w:ascii="Times New Roman Tj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Оли Имрон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Марям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Иброњим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Моида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22. Муњољир ба кї гуфта мешуд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Ба ањли Макка, ки ба Мадина њиљрат карданд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ба ањли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ба тамоми сањобагон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ањли тойфро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тамоми арабњоро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23. Киро ансор мегуфтанд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7A7B83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Ањли Мадинаро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7A7B83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тамоми мусулмононро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7A7B83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ањли Ма</w:t>
      </w:r>
      <w:r>
        <w:rPr>
          <w:rFonts w:ascii="Times New Roman Tj" w:hAnsi="Times New Roman Tj"/>
          <w:sz w:val="28"/>
          <w:szCs w:val="28"/>
        </w:rPr>
        <w:t>к</w:t>
      </w:r>
      <w:r w:rsidRPr="007A3AA6">
        <w:rPr>
          <w:rFonts w:ascii="Times New Roman Tj" w:hAnsi="Times New Roman Tj"/>
          <w:sz w:val="28"/>
          <w:szCs w:val="28"/>
        </w:rPr>
        <w:t>каро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7A7B83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 xml:space="preserve">Ањли </w:t>
      </w:r>
      <w:r>
        <w:rPr>
          <w:rFonts w:ascii="Times New Roman Tj" w:hAnsi="Times New Roman Tj"/>
          <w:sz w:val="28"/>
          <w:szCs w:val="28"/>
        </w:rPr>
        <w:t>То</w:t>
      </w:r>
      <w:r w:rsidRPr="007A3AA6">
        <w:rPr>
          <w:rFonts w:ascii="Times New Roman Tj" w:hAnsi="Times New Roman Tj"/>
          <w:sz w:val="28"/>
          <w:szCs w:val="28"/>
        </w:rPr>
        <w:t>ифро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7A7B83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тамоми арабњоро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24. Кињоро маволї мегуфтанд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ѓайриарабњоро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арабњо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ањли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хулафои рошиддин ва сањобагон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тобеин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25. Аз љумлаи аввалин тафсири комили Ќуръон кадом китоб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Тафсири Табарї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Тафсири ибни Касир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Тафсири Љалолайн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Тафсири Њусайни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Тафсири Сабурї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26. Халифаи аввал кї буд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Абубакр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Ал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Умар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Усмон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Зубайр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27. Хилофати њазрати Абубакр чанд сол давом кард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2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3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5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7A3AA6">
        <w:rPr>
          <w:rFonts w:ascii="Times New Roman Tj" w:hAnsi="Times New Roman Tj"/>
          <w:sz w:val="28"/>
          <w:szCs w:val="28"/>
        </w:rPr>
        <w:t>1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6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 xml:space="preserve">28. Муњимтарин коре, ки њазрати </w:t>
      </w:r>
      <w:r>
        <w:rPr>
          <w:rFonts w:ascii="Times New Roman Tj" w:hAnsi="Times New Roman Tj"/>
          <w:b/>
          <w:bCs/>
          <w:sz w:val="28"/>
          <w:szCs w:val="28"/>
        </w:rPr>
        <w:t>Абубакр (р) баъд аз вафоти П</w:t>
      </w:r>
      <w:r w:rsidRPr="007A3AA6">
        <w:rPr>
          <w:rFonts w:ascii="Times New Roman Tj" w:hAnsi="Times New Roman Tj"/>
          <w:b/>
          <w:bCs/>
          <w:sz w:val="28"/>
          <w:szCs w:val="28"/>
        </w:rPr>
        <w:t>аёмбар (с</w:t>
      </w:r>
      <w:r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7A3AA6">
        <w:rPr>
          <w:rFonts w:ascii="Times New Roman Tj" w:hAnsi="Times New Roman Tj"/>
          <w:b/>
          <w:bCs/>
          <w:sz w:val="28"/>
          <w:szCs w:val="28"/>
        </w:rPr>
        <w:t>анљом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дод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Шуришчиёни аз дин баргаштаро дубора мутеъ ва мусалмон кард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Ироќро фатњ кард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7A3AA6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Шомро фатњ кард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муњољиронро ба Макка баргардонд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Оташи љангро миёни Авс ва Хазра</w:t>
      </w:r>
      <w:r w:rsidRPr="007A3AA6">
        <w:rPr>
          <w:rFonts w:ascii="Times New Roman Tj" w:hAnsi="Palatino Linotype"/>
          <w:sz w:val="28"/>
          <w:szCs w:val="28"/>
        </w:rPr>
        <w:t>ҷ</w:t>
      </w:r>
      <w:r w:rsidRPr="007A3AA6">
        <w:rPr>
          <w:rFonts w:ascii="Times New Roman Tj" w:hAnsi="Times New Roman Tj"/>
          <w:sz w:val="28"/>
          <w:szCs w:val="28"/>
        </w:rPr>
        <w:t xml:space="preserve"> хомуш кард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29. Њаштумин халифаи Умав</w:t>
      </w:r>
      <w:r w:rsidRPr="007A3AA6">
        <w:rPr>
          <w:rFonts w:ascii="Times New Roman Tj" w:hAnsi="Times New Roman" w:cs="Times New Roman"/>
          <w:b/>
          <w:bCs/>
          <w:sz w:val="28"/>
          <w:szCs w:val="28"/>
        </w:rPr>
        <w:t>ӣ</w:t>
      </w:r>
      <w:r w:rsidRPr="007A3AA6">
        <w:rPr>
          <w:rFonts w:ascii="Times New Roman Tj" w:hAnsi="Times New Roman Tj"/>
          <w:b/>
          <w:bCs/>
          <w:sz w:val="28"/>
          <w:szCs w:val="28"/>
        </w:rPr>
        <w:t xml:space="preserve"> кї буд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Умар ибни Абдулазиз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7A3AA6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Усмон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Муовия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Ал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Зайд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30. Хилофати њазрати Умар (р</w:t>
      </w:r>
      <w:r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7A3AA6">
        <w:rPr>
          <w:rFonts w:ascii="Times New Roman Tj" w:hAnsi="Times New Roman Tj"/>
          <w:b/>
          <w:bCs/>
          <w:sz w:val="28"/>
          <w:szCs w:val="28"/>
        </w:rPr>
        <w:t>чанд сол давом кард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зиёда аз 10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14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2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11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8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31. Њазрати Абубакр кай ва дар куљо вафот кард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13 њиљри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10 њиљри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E6052D" w:rsidRDefault="007F73FB" w:rsidP="008E319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13 њиљри дар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E6052D" w:rsidRDefault="007F73FB" w:rsidP="008E319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20 њиљри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12 њиљри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48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32. Њазрати Умар кай ба шањодат расид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23 њиљр</w:t>
      </w:r>
      <w:r w:rsidRPr="007A3AA6">
        <w:rPr>
          <w:rFonts w:ascii="Times New Roman Tj" w:hAnsi="Palatino Linotype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7A3AA6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соли 26 њиљри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18 њиљри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20 њиљри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15 њиљри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33. Ахтал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34. Фараздаќ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35. Љарир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36. Љамил ибни Муъаммар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37. Урват ибни Њузом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38. Ќайс ибни Мулаввањ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Сиёї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39. Ќайс ибни Зарињ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40. Лайло ал-Ухайлия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41. Руъба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Сиёс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42. Аљљољ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Сиёс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43. Роъї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Сиёс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44. Зу-р-Румма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Сиёс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45. Кумайт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46. Тириммоњ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47. Ар-Руќќиёт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48. Нобиѓаи Љаъдї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49. Шоирони наќизагў кињоянд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Ахтал, Фараздаќ, Љарир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Ар-Руќќиёт, Тириммоњ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Њассон ибни Собит, Кумайт, Ахтал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Њассон ибни Собит, Нобиѓаи Љаъдї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Руъба, Аљљољ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50. Љарир бо Фараздаќ ва Ахтал чанд сол дар мунозараи адабї ќарор дошт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зиёда аз 40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зиёда аз 25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зиёда аз 12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зиёда аз 20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зиёда аз 30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51. Лаќаби дигари Ахтал чї буд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Зуссалиб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Њамроъ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Оњангар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Нобиѓа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Ибнулфин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52. Ќасидаи машњури Каъб ибни Зуњайр чї ном дорад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DF373E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DF373E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لبنى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DF373E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عفراء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DF373E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 w:rsidRPr="00E6052D"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 w:hint="eastAsia"/>
          <w:sz w:val="28"/>
          <w:szCs w:val="28"/>
          <w:rtl/>
        </w:rPr>
        <w:t>ذهبت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DF373E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 w:hint="eastAsia"/>
          <w:sz w:val="28"/>
          <w:szCs w:val="28"/>
          <w:rtl/>
        </w:rPr>
        <w:t>جاءت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ليلى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53. Ќасидаи «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</w:rPr>
        <w:t>»</w:t>
      </w:r>
      <w:r w:rsidRPr="007A3AA6">
        <w:rPr>
          <w:rFonts w:ascii="Times New Roman Tj" w:hAnsi="Times New Roman Tj"/>
          <w:b/>
          <w:bCs/>
          <w:sz w:val="28"/>
          <w:szCs w:val="28"/>
        </w:rPr>
        <w:t>-и Каъб ибни Зуњайр боз бо кадом ном машњур гардид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Ќасидаи бурда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Ќасидаи њаљвия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Ќасидаи 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Ќасидаи васфї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Ќасидаи Суъод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54. Ќасидаи «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</w:rPr>
        <w:t>»</w:t>
      </w:r>
      <w:r w:rsidRPr="007A3AA6">
        <w:rPr>
          <w:rFonts w:ascii="Times New Roman Tj" w:hAnsi="Times New Roman Tj"/>
          <w:b/>
          <w:bCs/>
          <w:sz w:val="28"/>
          <w:szCs w:val="28"/>
        </w:rPr>
        <w:t>-и Каъб ибни Зуњайр аз чанд байт иборат 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58 байт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88 байт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68 байт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52 байт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60 байт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55. Сабаби навишта шудани ќасидаи «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</w:rPr>
        <w:t>»</w:t>
      </w:r>
      <w:r w:rsidRPr="007A3AA6">
        <w:rPr>
          <w:rFonts w:ascii="Times New Roman Tj" w:hAnsi="Times New Roman Tj"/>
          <w:b/>
          <w:bCs/>
          <w:sz w:val="28"/>
          <w:szCs w:val="28"/>
        </w:rPr>
        <w:t xml:space="preserve"> -и Каъб ибни Зуњайр</w:t>
      </w:r>
      <w:r>
        <w:rPr>
          <w:rFonts w:ascii="Times New Roman Tj" w:hAnsi="Times New Roman Tj"/>
          <w:b/>
          <w:bCs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тавбаву узрхоњї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вафодорї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мунозара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мусобаќа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санљиш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56.</w:t>
      </w:r>
      <w:r w:rsidRPr="00C50C1F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Ќасидаи «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</w:rPr>
        <w:t>»</w:t>
      </w:r>
      <w:r w:rsidRPr="007A3AA6">
        <w:rPr>
          <w:rFonts w:ascii="Times New Roman Tj" w:hAnsi="Times New Roman Tj"/>
          <w:b/>
          <w:bCs/>
          <w:sz w:val="28"/>
          <w:szCs w:val="28"/>
        </w:rPr>
        <w:t>-и Каъб ибни Зуњайр бо кадом мисраъ оѓоз мешавад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سعلد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فقلبي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اليوم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متبول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 w:hint="eastAsia"/>
          <w:sz w:val="28"/>
          <w:szCs w:val="28"/>
          <w:rtl/>
        </w:rPr>
        <w:t>و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غداة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البين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اذ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رحلوا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اغنّ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غضيض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طرف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مكحول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انّ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الرسول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لنور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يستضاء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به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متيم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اثرها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يفد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مكبول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57. Каъб ибни Зуњ</w:t>
      </w:r>
      <w:r>
        <w:rPr>
          <w:rFonts w:ascii="Times New Roman Tj" w:hAnsi="Times New Roman Tj"/>
          <w:b/>
          <w:bCs/>
          <w:sz w:val="28"/>
          <w:szCs w:val="28"/>
        </w:rPr>
        <w:t>айр писари кадом шоири шањири а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/>
          <w:b/>
          <w:bCs/>
          <w:sz w:val="28"/>
          <w:szCs w:val="28"/>
        </w:rPr>
        <w:t>ди љоњилист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Зуњайр ибни Абисулма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Хансо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Имруулќайс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Шанфара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Антара ибни Шаддод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58. Њассон ибни Собит тахминан чанд сол умр дидааст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120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80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100сол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70сол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90сол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59. Њассон ибни Собит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Басра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Димишќ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60. Асли Њассон ибни Собит аз кадом ќабила 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Музар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Авс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Ѓатафон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Њазраљ Музар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Ќурайш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61. Њассон ибни Собит кай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 xml:space="preserve">соли </w:t>
      </w:r>
      <w:smartTag w:uri="urn:schemas-microsoft-com:office:smarttags" w:element="metricconverter">
        <w:smartTagPr>
          <w:attr w:name="ProductID" w:val="562 м"/>
        </w:smartTagPr>
        <w:r w:rsidRPr="007A3AA6">
          <w:rPr>
            <w:rFonts w:ascii="Times New Roman Tj" w:hAnsi="Times New Roman Tj"/>
            <w:sz w:val="28"/>
            <w:szCs w:val="28"/>
          </w:rPr>
          <w:t>562 м</w:t>
        </w:r>
      </w:smartTag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 xml:space="preserve">соли </w:t>
      </w:r>
      <w:smartTag w:uri="urn:schemas-microsoft-com:office:smarttags" w:element="metricconverter">
        <w:smartTagPr>
          <w:attr w:name="ProductID" w:val="622 м"/>
        </w:smartTagPr>
        <w:r w:rsidRPr="007A3AA6">
          <w:rPr>
            <w:rFonts w:ascii="Times New Roman Tj" w:hAnsi="Times New Roman Tj"/>
            <w:sz w:val="28"/>
            <w:szCs w:val="28"/>
          </w:rPr>
          <w:t>622 м</w:t>
        </w:r>
      </w:smartTag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600м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 xml:space="preserve">соли </w:t>
      </w:r>
      <w:smartTag w:uri="urn:schemas-microsoft-com:office:smarttags" w:element="metricconverter">
        <w:smartTagPr>
          <w:attr w:name="ProductID" w:val="662 м"/>
        </w:smartTagPr>
        <w:r w:rsidRPr="007A3AA6">
          <w:rPr>
            <w:rFonts w:ascii="Times New Roman Tj" w:hAnsi="Times New Roman Tj"/>
            <w:sz w:val="28"/>
            <w:szCs w:val="28"/>
          </w:rPr>
          <w:t>662 м</w:t>
        </w:r>
      </w:smartTag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722м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62. Аз Њассон ибни Собит чи боќї мондааст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Девони ашъор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Ќасоид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Мадњия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Њаљвия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Таѓаззул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63. Њассон ибни Собит кадом сол вафот кардааст?</w:t>
      </w:r>
      <w:r>
        <w:rPr>
          <w:rFonts w:ascii="Times New Roman Tj" w:hAnsi="Times New Roman Tj"/>
          <w:b/>
          <w:bCs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соли 672м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соли 726м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соли 562м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соли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700м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соли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644м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64. Њассон ибни Собит хидмати мадењасароии хешро аз кадом дарбор шуруъ кардааст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шоњони Ѓассониён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шоњони Њира;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Халифа Усмон;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Халифа Алї;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Муњаммад (с</w:t>
      </w:r>
      <w:r>
        <w:rPr>
          <w:rFonts w:ascii="Times New Roman Tj" w:hAnsi="Times New Roman Tj"/>
          <w:sz w:val="28"/>
          <w:szCs w:val="28"/>
        </w:rPr>
        <w:t>);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65. Хидмати Њассон ибни Собит аз љониби Муњаммад (с</w:t>
      </w:r>
      <w:r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7A3AA6">
        <w:rPr>
          <w:rFonts w:ascii="Times New Roman Tj" w:hAnsi="Times New Roman Tj"/>
          <w:b/>
          <w:bCs/>
          <w:sz w:val="28"/>
          <w:szCs w:val="28"/>
        </w:rPr>
        <w:t>чи гуна ќадрдонї шуд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бахшидани Ќасри ваќфии Абу Талња ба ў ва ба зани додани Сирин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бахшидани Сирин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бахшидани пулу мол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бахшидани хилъати худ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туњфа намудани ќасри Абу Талња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66. Њассон ибни Собит дар роњи ислом чи гуна љангидааст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бо сухан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бо силоњ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бо љон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њам бо силоњ ва њам бо сухан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бо љон, сухан ва силоњ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67. Њассон ибни Собит дар чанд солагї ислом овард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60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30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40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25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55 солагї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 xml:space="preserve">68. Ин байт 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>"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نبي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أتانا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بعد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يأس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و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فترة،</w:t>
      </w:r>
      <w:r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من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الرسل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و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الأوثان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في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الأرض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b/>
          <w:bCs/>
          <w:sz w:val="28"/>
          <w:szCs w:val="28"/>
          <w:rtl/>
        </w:rPr>
        <w:t>تعبد</w:t>
      </w:r>
      <w:r w:rsidRPr="007A3AA6">
        <w:rPr>
          <w:rFonts w:ascii="Times New Roman Tj" w:hAnsi="Times New Roman Tj"/>
          <w:b/>
          <w:bCs/>
          <w:sz w:val="28"/>
          <w:szCs w:val="28"/>
          <w:rtl/>
        </w:rPr>
        <w:t>"</w:t>
      </w:r>
      <w:r w:rsidRPr="007A3AA6">
        <w:rPr>
          <w:rFonts w:ascii="Times New Roman Tj" w:hAnsi="Times New Roman Tj"/>
          <w:b/>
          <w:bCs/>
          <w:sz w:val="28"/>
          <w:szCs w:val="28"/>
        </w:rPr>
        <w:t xml:space="preserve"> аз кадом шоир 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Њассон ибни Собит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Каъб ибни Зуњайр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Нобиѓаи Љаъдї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Љамил ибни Муъаммар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Урват ибни Њузом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69. Абу Зуайб ал-Њузайлї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Сиёс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Шеъри табиат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70. Каъб ибни Молик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$D) Ѓиної;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Шеъри табиат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71. Чанд навъи ѓазал дар ањди уммавињо вуљуд дошт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2 навъ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4 навъ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6 навъ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3 навъ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1 навъ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72. Кадом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навъи ѓазал ишќи поки афлотуниро тараннум менамояд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Ѓазали узрї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Ѓазали њазарї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Ѓазали сарењ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Таѓаззул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Ѓазали шањрї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73. Кадом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навъи ѓазал ишќи булњавасонаро тараннум менамояд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 xml:space="preserve">Ѓазали </w:t>
      </w:r>
      <w:r w:rsidRPr="007A3AA6">
        <w:rPr>
          <w:rFonts w:ascii="Times New Roman Tj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азар</w:t>
      </w:r>
      <w:r w:rsidRPr="007A3AA6">
        <w:rPr>
          <w:rFonts w:ascii="Times New Roman Tj" w:hAnsi="Times New Roman Tj"/>
          <w:sz w:val="28"/>
          <w:szCs w:val="28"/>
        </w:rPr>
        <w:t>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Ѓазали узрї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Ѓазали бадавї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Таѓаззул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Ѓазал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74. Маъшуќаи Љамил чї ном дорад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Бусайна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Афро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Лайло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Тавбат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Лубно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75. Маъшуќаи Урват ибни Њузом чї ном дорад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Афро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Бусайна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Лайло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Тавбат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485E52" w:rsidRDefault="007F73FB" w:rsidP="008E319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Лубно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485E52">
        <w:rPr>
          <w:rFonts w:ascii="Times New Roman" w:hAnsi="Times New Roman"/>
          <w:sz w:val="28"/>
          <w:szCs w:val="28"/>
        </w:rPr>
        <w:t xml:space="preserve">76. </w:t>
      </w:r>
      <w:r w:rsidRPr="007A3AA6">
        <w:rPr>
          <w:rFonts w:ascii="Times New Roman Tj" w:hAnsi="Times New Roman Tj"/>
          <w:b/>
          <w:bCs/>
          <w:sz w:val="28"/>
          <w:szCs w:val="28"/>
        </w:rPr>
        <w:t>Маъшуќаи Ќайс ибни Мулаввањ чї ном дорад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Лайло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Бусайна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Афро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Тавбат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Лубно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77. Маъшуќаи Ќайс ибни Зарињ чї ном дорад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Лубно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Бусайна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Лайло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Тавбат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Афро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78. Маъшуќи Лайло ал-Ухайлия чї ном дорад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Тавбат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Бусайна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Лайло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Афро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Лубно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79. Кадоме аз ин шоирони ошиќпеша бо мањбубааш издивољ менамояд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Ќайс ибни Зарињ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Ќайс ибни Мулаввањ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Лайло ал-Ухайлия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Урват ибни Њузом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Љамил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80. Макони пайдоиши шеъри ѓиної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Наљду Њиљоз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Шом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Ироќ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Яман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Бањрайн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81. Умар ибни Аби Рабиъа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Шеъри табиат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82. Умар ибни Аби Рабиъа кай ва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644 дар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665 дар Димиш</w:t>
      </w:r>
      <w:r w:rsidRPr="007A3AA6">
        <w:rPr>
          <w:rFonts w:ascii="Times New Roman Tj" w:hAnsi="Palatino Linotype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656 дар Басра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721 дар 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543 дар Иро</w:t>
      </w:r>
      <w:r w:rsidRPr="007A3AA6">
        <w:rPr>
          <w:rFonts w:ascii="Times New Roman Tj" w:hAnsi="Palatino Linotype"/>
          <w:sz w:val="28"/>
          <w:szCs w:val="28"/>
        </w:rPr>
        <w:t>қ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83. Умар ибни Аби Рабиъа дар кадом навъи ѓазал шеър эљод намудааст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азар</w:t>
      </w:r>
      <w:r w:rsidRPr="007A3AA6">
        <w:rPr>
          <w:rFonts w:ascii="Times New Roman Tj" w:hAnsi="Times New Roman Tj"/>
          <w:sz w:val="28"/>
          <w:szCs w:val="28"/>
        </w:rPr>
        <w:t>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узрї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таѓаззул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84. Фавти Умар ибни Аби Рабиъа дар њудуди кадом сол буд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711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721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672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743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700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85. Валид ибни Язид кай ва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708 дар Димишќ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665 дар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656 дар Басра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721 дар 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543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86. Валид ибни Язид дар кадом навъи ѓазал шеър эљод намудааст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 Tj" w:hAnsi="Times New Roman Tj"/>
          <w:sz w:val="28"/>
          <w:szCs w:val="28"/>
        </w:rPr>
        <w:t>зарї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узрї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таѓаззул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87. Валид ибни Язид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Шеъри табиат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88. Ањвас намояндаи кадом навъи шеърист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Ѓиної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Сиёс</w:t>
      </w:r>
      <w:r w:rsidRPr="007A3AA6">
        <w:rPr>
          <w:rFonts w:ascii="Times New Roman Tj" w:hAnsi="Times New Roman" w:cs="Times New Roman"/>
          <w:sz w:val="28"/>
          <w:szCs w:val="28"/>
        </w:rPr>
        <w:t>ӣ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Муборизаи 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Фунуни хосса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Шеъри табиат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89. Ањвас дар кадом навъи ѓазал шеър эљод намудааст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 Tj" w:hAnsi="Times New Roman Tj"/>
          <w:sz w:val="28"/>
          <w:szCs w:val="28"/>
        </w:rPr>
        <w:t>зарї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узрї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мадњї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таѓаззул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90. Ахтал аз кадом ќабила буд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Таѓлиб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Ќурайш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Њазраљ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Музар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Авс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91. Ахтал кай ва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640 дар Њираи Ироќ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645 дар Димишќ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545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632 дар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733 дар 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92. Ахтал кай вафот намудааст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710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700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708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709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711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93. Фараздаќ аз кадом ќабила буд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Бани Тамим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Ќурайш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Њазраљ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Музар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Авс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94. Фараздаќ кай ва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641 дар Басра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645 дар Димишќ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545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632 дар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733 дар 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95. Девони ашъори Ахталро кї љамъоварї намудааст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Абусаид ал-Њасан ас-Суккарї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E6052D" w:rsidRDefault="007F73FB" w:rsidP="008E319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Абулфараљ ал-Исфањонї;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 w:rsidRPr="00E6052D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E6052D">
        <w:rPr>
          <w:rFonts w:ascii="Times New Roman" w:hAnsi="Times New Roman"/>
          <w:sz w:val="28"/>
          <w:szCs w:val="28"/>
        </w:rPr>
        <w:t>)</w:t>
      </w:r>
      <w:r w:rsidRPr="007A3AA6">
        <w:rPr>
          <w:rFonts w:ascii="Times New Roman Tj" w:hAnsi="Times New Roman Tj"/>
          <w:sz w:val="28"/>
          <w:szCs w:val="28"/>
        </w:rPr>
        <w:t>Ибни Ќутайба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Шариф ар-Разї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</w:rPr>
        <w:t>Шавќї Зайф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96. Фараздаќ кай вафот намудааст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732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700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708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709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711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97. Фараздаќ дар ќасидаи ба иблис бахшидааш, чиро сабабгори тамоми гуноњонаш медонад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Иблис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Таќдир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Ниёзмандї;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Љомеъа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Ќабилааш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98. Љарир кай вафот намудааст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733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700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708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709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711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99. Љарир кай ва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653 дар Ямома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645 дар Димишќ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545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632 дар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733 дар 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100. Љарир аз кадом ќабила буд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Бани Тамим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Ќурайш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Њазраљ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Музар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Авс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101. Ќудрати шоирии Љарирро кадом шоирони тољик дар шеъри худ сутудаанд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А. Рудакї ва Носири Хусрав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Рудакї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Низомии Ганљавї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Хайём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А. Навої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102. Алї ибни Абу Толиб кай ва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600 дар 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606 дар 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661 дар 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500 дар Ясриб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650 дар Димашќ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103. Алї ибни Абу Толиб кай бар сари хилофат нишаст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соли 656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соли 606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соли 661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соли 500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соли 650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104. Китоби «Нањљулбалоѓа » ба кї мансуб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Алї ибни Абу 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Зиёд ибни Абињи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Њаљљољ ибни Юсуф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Абдулњамиди Котиб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Роъї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105. Китоби «Нањљулбалоѓа»-ро кї љамъоварї намудааст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Шариф ар-Разї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Зиёд ибни Абињи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Алї ибни Абу 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Абдулњамиди Котиб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Њаљљољ ибни Юсуф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  <w:lang w:val="en-US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106. Китоби «Нањљулбалоѓа» аз кадом маљмуањо иборат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Номаву хутбањо ва суханњои њакимона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Њикояњо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Латифањо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Таронањо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Шеърњо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107. Китоби «Нањљулбалоѓа» дар кадом аср љамъоварї шудааст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CC342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A3AA6">
        <w:rPr>
          <w:rFonts w:ascii="Times New Roman Tj" w:hAnsi="Times New Roman Tj"/>
          <w:sz w:val="28"/>
          <w:szCs w:val="28"/>
          <w:lang w:val="en-US"/>
        </w:rPr>
        <w:t>XI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CC342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A3AA6">
        <w:rPr>
          <w:rFonts w:ascii="Times New Roman Tj" w:hAnsi="Times New Roman Tj"/>
          <w:sz w:val="28"/>
          <w:szCs w:val="28"/>
          <w:lang w:val="en-US"/>
        </w:rPr>
        <w:t>X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CC342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A3AA6">
        <w:rPr>
          <w:rFonts w:ascii="Times New Roman Tj" w:hAnsi="Times New Roman Tj"/>
          <w:sz w:val="28"/>
          <w:szCs w:val="28"/>
          <w:lang w:val="en-US"/>
        </w:rPr>
        <w:t>XII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Pr="007A3AA6">
        <w:rPr>
          <w:rFonts w:ascii="Times New Roman Tj" w:hAnsi="Times New Roman Tj"/>
          <w:sz w:val="28"/>
          <w:szCs w:val="28"/>
          <w:lang w:val="en-US"/>
        </w:rPr>
        <w:t>VIII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Pr="008525DD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A3AA6">
        <w:rPr>
          <w:rFonts w:ascii="Times New Roman Tj" w:hAnsi="Times New Roman Tj"/>
          <w:sz w:val="28"/>
          <w:szCs w:val="28"/>
          <w:lang w:val="en-US"/>
        </w:rPr>
        <w:t>IX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108. Хутбаи «ал-Батро» -ро кї гуфтааст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Зиёд ибни Абињи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Њаљљољ ибни Юсуф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Алї ибни Абу 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Абдулњамиди Котиб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Холид ибни Валид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109. Њаљљољ ибни Юсуф дар куљо таваллуд шудааст</w:t>
      </w:r>
      <w:r>
        <w:rPr>
          <w:rFonts w:ascii="Times New Roman Tj" w:hAnsi="Times New Roman Tj"/>
          <w:b/>
          <w:bCs/>
          <w:sz w:val="28"/>
          <w:szCs w:val="28"/>
        </w:rPr>
        <w:t>?;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Тоиф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Макка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Мадина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Димашќ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Куфа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110. Аксари хутбањои Њаљљољ ибни Юсуф дар кадом мавзуст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Сиёсї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Динї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Аќидавї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Мазњабї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Ахлоќї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111. Њаљљољ ибни Юсуф дар љавонї ба кадом касб шуѓл доштааст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Мактабдорї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Оњангарї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Чўпонї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Дуредгарї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Тољирї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112. Њаљљољ ибни Юсуф дар куљо њоким буд ва чанд сол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Дар Тоиф 20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Дар Макка 10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Дар Мадина 13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Дар Димашќ 30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Дар Ироќ 20 сол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113. Њаљљољ ибни Юсуф бар зидди кињо љангида ѓолиб шудааст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  <w:r>
        <w:rPr>
          <w:rFonts w:ascii="Times New Roman Tj" w:hAnsi="Times New Roman Tj"/>
          <w:b/>
          <w:bCs/>
          <w:sz w:val="28"/>
          <w:szCs w:val="28"/>
          <w:rtl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Бародарон Мисъаб ва Абдуллоњ ибни Зубайр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Зиёд ибни Абињи ва Алї ибни Абитолиб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Холид ибни Валид ва Марвон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Абдулњамиди Котиб ва Абулъалои Солим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Абубакр ва Умар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114. Абдулњамиди Котиб дар навиштани кадом навъи наср машњур гашт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номанигорї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тавќеот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хитоба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ќисса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њадис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115. Абдулњамиди Котиб бештар дар хидмати кадом халифаи умавї будааст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Марвон ибни Муњаммад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Њишом ибни Абдумалик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Язид ибни Абдумалик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Абдумалик ибни Марвон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Зиёд ибни Абињи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116. Номањои њаљман калонтари Абдулњамиди Котиб чандтост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4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8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117. Номаи аввали њаљман калони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Абдулњамиди Котиб дар чанд сањифаи чопї омадааст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8525D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8525DD">
        <w:rPr>
          <w:rFonts w:ascii="Times New Roman Tj" w:hAnsi="Times New Roman Tj"/>
          <w:sz w:val="28"/>
          <w:szCs w:val="28"/>
          <w:lang w:val="en-US"/>
        </w:rPr>
        <w:t xml:space="preserve">40 </w:t>
      </w:r>
      <w:r w:rsidRPr="007A3AA6">
        <w:rPr>
          <w:rFonts w:ascii="Times New Roman Tj" w:hAnsi="Times New Roman Tj"/>
          <w:sz w:val="28"/>
          <w:szCs w:val="28"/>
        </w:rPr>
        <w:t>сањ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8525D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8525DD">
        <w:rPr>
          <w:rFonts w:ascii="Times New Roman Tj" w:hAnsi="Times New Roman Tj"/>
          <w:sz w:val="28"/>
          <w:szCs w:val="28"/>
          <w:lang w:val="en-US"/>
        </w:rPr>
        <w:t xml:space="preserve">10 </w:t>
      </w:r>
      <w:r w:rsidRPr="007A3AA6">
        <w:rPr>
          <w:rFonts w:ascii="Times New Roman Tj" w:hAnsi="Times New Roman Tj"/>
          <w:sz w:val="28"/>
          <w:szCs w:val="28"/>
        </w:rPr>
        <w:t>сањ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8525D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8525DD">
        <w:rPr>
          <w:rFonts w:ascii="Times New Roman Tj" w:hAnsi="Times New Roman Tj"/>
          <w:sz w:val="28"/>
          <w:szCs w:val="28"/>
          <w:lang w:val="en-US"/>
        </w:rPr>
        <w:t xml:space="preserve">20 </w:t>
      </w:r>
      <w:r w:rsidRPr="007A3AA6">
        <w:rPr>
          <w:rFonts w:ascii="Times New Roman Tj" w:hAnsi="Times New Roman Tj"/>
          <w:sz w:val="28"/>
          <w:szCs w:val="28"/>
        </w:rPr>
        <w:t>сањ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8525D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8525DD">
        <w:rPr>
          <w:rFonts w:ascii="Times New Roman Tj" w:hAnsi="Times New Roman Tj"/>
          <w:sz w:val="28"/>
          <w:szCs w:val="28"/>
          <w:lang w:val="en-US"/>
        </w:rPr>
        <w:t xml:space="preserve">15 </w:t>
      </w:r>
      <w:r w:rsidRPr="007A3AA6">
        <w:rPr>
          <w:rFonts w:ascii="Times New Roman Tj" w:hAnsi="Times New Roman Tj"/>
          <w:sz w:val="28"/>
          <w:szCs w:val="28"/>
        </w:rPr>
        <w:t>сањ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Pr="008525DD" w:rsidRDefault="007F73FB" w:rsidP="008E3196">
      <w:pPr>
        <w:spacing w:line="360" w:lineRule="auto"/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Pr="008525D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8525DD">
        <w:rPr>
          <w:rFonts w:ascii="Times New Roman Tj" w:hAnsi="Times New Roman Tj"/>
          <w:sz w:val="28"/>
          <w:szCs w:val="28"/>
          <w:lang w:val="en-US"/>
        </w:rPr>
        <w:t xml:space="preserve">25 </w:t>
      </w:r>
      <w:r w:rsidRPr="007A3AA6">
        <w:rPr>
          <w:rFonts w:ascii="Times New Roman Tj" w:hAnsi="Times New Roman Tj"/>
          <w:sz w:val="28"/>
          <w:szCs w:val="28"/>
        </w:rPr>
        <w:t>сањ</w:t>
      </w:r>
      <w:r>
        <w:rPr>
          <w:rFonts w:ascii="Times New Roman Tj" w:hAnsi="Times New Roman Tj"/>
          <w:sz w:val="28"/>
          <w:szCs w:val="28"/>
          <w:lang w:val="en-US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  <w:lang w:val="en-US"/>
        </w:rPr>
        <w:t>@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118. </w:t>
      </w:r>
      <w:r w:rsidRPr="007A3AA6">
        <w:rPr>
          <w:rFonts w:ascii="Times New Roman Tj" w:hAnsi="Times New Roman Tj"/>
          <w:b/>
          <w:bCs/>
          <w:sz w:val="28"/>
          <w:szCs w:val="28"/>
        </w:rPr>
        <w:t>Номаи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аввали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њаљман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калони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Абдулњамиди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Котиб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дар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кадом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китоб</w:t>
      </w:r>
      <w:r w:rsidRPr="008525DD">
        <w:rPr>
          <w:rFonts w:ascii="Times New Roman Tj" w:hAnsi="Times New Roman Tj"/>
          <w:b/>
          <w:bCs/>
          <w:sz w:val="28"/>
          <w:szCs w:val="28"/>
          <w:lang w:val="en-US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омадаст</w:t>
      </w:r>
      <w:r>
        <w:rPr>
          <w:rFonts w:ascii="Times New Roman Tj" w:hAnsi="Times New Roman Tj"/>
          <w:b/>
          <w:bCs/>
          <w:sz w:val="28"/>
          <w:szCs w:val="28"/>
          <w:lang w:val="en-US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дар «Субњулаъшо»-и Ќалќашандї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дар «Алвузаро валкуттоб»-и Љањшиёрї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дар «Муќаддима»-и Ибни Халдун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дар «Расоилул булаѓо»-и Муњаммад Курд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дар «Љамњаратуламсолулараб»-и Муњаммад Курд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  <w:rtl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119. Номаи аввали њаљман калони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Абдулњамиди Котиб чї ном дорад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Номаи халифа Марвон ибни Муњаммад ба фарзанди валиањдаш Абдуллоњ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Рисола ила-л-куттоб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Нањйи шатранљ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Доир ба шикор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Дар васфи бародарї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120. Номаи дуввуми њаљман калони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Абдулњамиди Котиб чї ном дорад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911339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Рисола ила-л-куттоб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911339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Номаи халифа Марвон ибни Муњаммад ба фарзанди валиањдаш Абдуллоњ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911339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Нањйи шатранљ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911339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Доир ба шикор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911339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Дар васфи бародарї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121. Номаи «Рисола ила-л-куттоб»-и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7A3AA6">
        <w:rPr>
          <w:rFonts w:ascii="Times New Roman Tj" w:hAnsi="Times New Roman Tj"/>
          <w:b/>
          <w:bCs/>
          <w:sz w:val="28"/>
          <w:szCs w:val="28"/>
        </w:rPr>
        <w:t>Абдулњамиди Котиб аз чанд сањифа иборат 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20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30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25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40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122. Аксари номањои Абдулњамиди Котиб дар кадом маљмуањо омадааст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«Расоил-ул-булаѓо» ва «Љамњарат-ул-амсол-ул-араб»-и Муњаммад Курд Алї Ањмад Закї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«Нањљулбалоѓа»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«Удабоулараб»-и Бутрус ал Бустонї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«Муќаддима»-и Ибни Халдун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«Китобулаѓонї»-и А. Исфањонї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123. Аввалин маротиба Ќуръон аз љониби кї эъробгузорї шудааст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Абуласвад ад-Дуалї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Халил ибни Ањмад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Алї ибни Абутолиб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Сибавайњ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Замахшарї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124. Усули эъробгузории Абуласвад то кадом</w:t>
      </w:r>
      <w:r>
        <w:rPr>
          <w:rFonts w:ascii="Times New Roman Tj" w:hAnsi="Times New Roman Tj"/>
          <w:b/>
          <w:bCs/>
          <w:sz w:val="28"/>
          <w:szCs w:val="28"/>
        </w:rPr>
        <w:t xml:space="preserve"> а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7A3AA6">
        <w:rPr>
          <w:rFonts w:ascii="Times New Roman Tj" w:hAnsi="Times New Roman Tj"/>
          <w:b/>
          <w:bCs/>
          <w:sz w:val="28"/>
          <w:szCs w:val="28"/>
        </w:rPr>
        <w:t>д давом кард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ањди умавиён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Аббосиён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хулафои рошидин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Андалус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зуњури ислом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125. Ба усули эъробгузории Абуласвад кї таѓйирот ворид кард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Халил ибни Ањмад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Абуласвад ад-Дуалї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Алї ибни Абутолиб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Замахшрї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Сибавайњ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126. Ба улуми динї кадом илмњо дохил мешаванд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ќироати Ќуръон, њадис, тафсир, фиќњ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сарфу нањв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ривоят, наќд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тиб, фалсафа, кимиё, нуљум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таќеот, расоил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Pr="007A3AA6">
        <w:rPr>
          <w:rFonts w:ascii="Times New Roman Tj" w:hAnsi="Times New Roman Tj"/>
          <w:b/>
          <w:bCs/>
          <w:sz w:val="28"/>
          <w:szCs w:val="28"/>
        </w:rPr>
        <w:t>127. Ба улуми дахил кадом илмњо дохил мешаванд</w:t>
      </w:r>
      <w:r>
        <w:rPr>
          <w:rFonts w:ascii="Times New Roman Tj" w:hAnsi="Times New Roman Tj"/>
          <w:b/>
          <w:bCs/>
          <w:sz w:val="28"/>
          <w:szCs w:val="28"/>
        </w:rPr>
        <w:t>?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A3AA6">
        <w:rPr>
          <w:rFonts w:ascii="Times New Roman Tj" w:hAnsi="Times New Roman Tj"/>
          <w:sz w:val="28"/>
          <w:szCs w:val="28"/>
        </w:rPr>
        <w:t>тиб, фалсафа, кимиё, нуљум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7A3AA6">
        <w:rPr>
          <w:rFonts w:ascii="Times New Roman Tj" w:hAnsi="Times New Roman Tj"/>
          <w:sz w:val="28"/>
          <w:szCs w:val="28"/>
        </w:rPr>
        <w:t>сарфу нањв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7A3AA6">
        <w:rPr>
          <w:rFonts w:ascii="Times New Roman Tj" w:hAnsi="Times New Roman Tj"/>
          <w:sz w:val="28"/>
          <w:szCs w:val="28"/>
        </w:rPr>
        <w:t>ривоят, наќд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$D) </w:t>
      </w:r>
      <w:r w:rsidRPr="007A3AA6">
        <w:rPr>
          <w:rFonts w:ascii="Times New Roman Tj" w:hAnsi="Times New Roman Tj"/>
          <w:sz w:val="28"/>
          <w:szCs w:val="28"/>
        </w:rPr>
        <w:t>ќироати Ќуръон, њадис, тафсир, фиќњ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Pr="007A3AA6" w:rsidRDefault="007F73FB" w:rsidP="008E3196">
      <w:pPr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7A3AA6">
        <w:rPr>
          <w:rFonts w:ascii="Times New Roman Tj" w:hAnsi="Times New Roman Tj"/>
          <w:sz w:val="28"/>
          <w:szCs w:val="28"/>
        </w:rPr>
        <w:t>тавќеот, расоил</w:t>
      </w:r>
      <w:r>
        <w:rPr>
          <w:rFonts w:ascii="Times New Roman Tj" w:hAnsi="Times New Roman Tj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128. Каъб ибни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 дар кадом хонавода ба дунё омадааст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шоири а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ди 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ил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 ибни Аби Сулма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шоири а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ди ислом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 ибни Аби Сулма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шоири а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ди 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ил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Му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ал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шоири а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ди 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ил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Имруул</w:t>
      </w:r>
      <w:r w:rsidRPr="007A3AA6">
        <w:rPr>
          <w:rFonts w:ascii="Times New Roman Tj" w:hAnsi="Palatino Linotype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айс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шоири а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ди ислом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Лабид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129. Каъб ибни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айр дар кадом </w:t>
      </w:r>
      <w:r w:rsidRPr="007A3AA6">
        <w:rPr>
          <w:rFonts w:ascii="Times New Roman Tj" w:hAnsi="Palatino Linotype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абила ба дунё омадааст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Ѓатафон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Ќабилаи Авс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Хазра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Ќабилаи Музар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130. Каъб ибни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 кай ба шеърг</w:t>
      </w:r>
      <w:r w:rsidRPr="007A3AA6">
        <w:rPr>
          <w:rFonts w:ascii="Times New Roman Tj" w:hAnsi="Palatino Linotype" w:cs="Times New Roman"/>
          <w:sz w:val="28"/>
          <w:szCs w:val="28"/>
        </w:rPr>
        <w:t>ӯӣ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о</w:t>
      </w:r>
      <w:r w:rsidRPr="007A3AA6">
        <w:rPr>
          <w:rFonts w:ascii="Times New Roman Tj" w:hAnsi="Palatino Linotype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оз кард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аз хурдсол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пас аз ислом овардан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аз 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авон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пас аз бемор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пас аз миёнсол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131. Сабаби манъ кардани падараш дар шеърг</w:t>
      </w:r>
      <w:r w:rsidRPr="007A3AA6">
        <w:rPr>
          <w:rFonts w:ascii="Times New Roman Tj" w:hAnsi="Palatino Linotype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>ии</w:t>
      </w: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Каъб ибни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 ч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буд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то ки бо байте</w:t>
      </w: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носуфта обр</w:t>
      </w:r>
      <w:r w:rsidRPr="007A3AA6">
        <w:rPr>
          <w:rFonts w:ascii="Times New Roman Tj" w:hAnsi="Palatino Linotype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>и хонаводаро нарезад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истеъдоди шоир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надошт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шоиронро бад медид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шеъри </w:t>
      </w:r>
      <w:r w:rsidRPr="007A3AA6">
        <w:rPr>
          <w:rFonts w:ascii="Times New Roman Tj" w:hAnsi="Palatino Linotype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>ро намепазируфт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шоир шуданашро намехост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132. Бо ч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ма</w:t>
      </w:r>
      <w:r w:rsidRPr="007A3AA6">
        <w:rPr>
          <w:rFonts w:ascii="Times New Roman Tj" w:hAnsi="Palatino Linotype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сад</w:t>
      </w: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Каъб ибни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 Пай</w:t>
      </w:r>
      <w:r w:rsidRPr="007A3AA6">
        <w:rPr>
          <w:rFonts w:ascii="Times New Roman Tj" w:hAnsi="Palatino Linotype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омбарро 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 гуфт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барои бародараш Бу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айрро аз ислом баргардонидан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падараш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айрро аз ислом баргардонидан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барои маш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ур шудан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барои 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ифзи дини худ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барои ба даст овардани мол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133. Бо даъвати к</w:t>
      </w:r>
      <w:r w:rsidRPr="007A3AA6">
        <w:rPr>
          <w:rFonts w:ascii="Times New Roman Tj" w:hAnsi="Palatino Linotype" w:cs="Times New Roman"/>
          <w:sz w:val="28"/>
          <w:szCs w:val="28"/>
        </w:rPr>
        <w:t>ӣ</w:t>
      </w:r>
      <w:r w:rsidRPr="007A3AA6">
        <w:rPr>
          <w:rFonts w:ascii="Times New Roman Tj" w:hAnsi="Times New Roman Tj"/>
          <w:sz w:val="28"/>
          <w:szCs w:val="28"/>
        </w:rPr>
        <w:t xml:space="preserve"> Каъб ибни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 дини исломро пазируфт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бародараш Бу</w:t>
      </w:r>
      <w:r w:rsidRPr="007A3AA6">
        <w:rPr>
          <w:rFonts w:ascii="Times New Roman Tj" w:hAnsi="Palatino Linotype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айр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падараш Зу</w:t>
      </w:r>
      <w:r w:rsidRPr="007A3AA6">
        <w:rPr>
          <w:rFonts w:ascii="Times New Roman Tj" w:hAnsi="Palatino Linotype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Palatino Linotype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абилааш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Абубакр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Умар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134. Каъб ибни Зу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айр кадом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асидаро э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од карда назди Пай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омбар рафт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Ќасидаи</w:t>
      </w:r>
      <w:r>
        <w:rPr>
          <w:rFonts w:ascii="Times New Roman Tj" w:hAnsi="Times New Roman Tj" w:cs="Times New Roman"/>
          <w:sz w:val="28"/>
          <w:szCs w:val="28"/>
        </w:rPr>
        <w:t xml:space="preserve"> «Бонат Суъод»;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$B) Ќасидаи «Љо</w:t>
      </w:r>
      <w:r w:rsidRPr="007A3AA6">
        <w:rPr>
          <w:rFonts w:ascii="Times New Roman Tj" w:hAnsi="Times New Roman Tj" w:cs="Times New Roman"/>
          <w:sz w:val="28"/>
          <w:szCs w:val="28"/>
        </w:rPr>
        <w:t>ат Суод»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Ќасидаи «Ра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алат Шаъсо»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Ќасидаи «Бонат Шаъсо»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Ќасидаи «Бакат Суод»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135. Ќасидаи «Бонат Суод» -ро бо кадом ном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бештар мешиносанд</w:t>
      </w:r>
      <w:r>
        <w:rPr>
          <w:rFonts w:ascii="Times New Roman Tj" w:hAnsi="Times New Roman Tj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Ќасидаи Бурда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Ќасидаи Умм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Ќасидаи Хазра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Ќасидаи Музар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Ќасидаи 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136.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 xml:space="preserve">Чаро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асидаи «Бонат Суод»-и </w:t>
      </w:r>
      <w:r w:rsidRPr="007A3AA6">
        <w:rPr>
          <w:rFonts w:ascii="Times New Roman Tj" w:hAnsi="Times New Roman Tj"/>
          <w:sz w:val="28"/>
          <w:szCs w:val="28"/>
        </w:rPr>
        <w:t>Каъб ибни Зу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айр бо номи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асидаи «Бурда» низ маш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ур шуд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зеро Расул бурдаи хоси худро ба Каъб бахшид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чунки дар бораи бурда аст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зеро дар бурда навишта шуд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зеро шоир бурдаро харидор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кард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зеро шоир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асидаро бо бурда пешни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од кард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137. Баъд аз марги Каъб </w:t>
      </w:r>
      <w:r w:rsidRPr="007A3AA6">
        <w:rPr>
          <w:rFonts w:ascii="Times New Roman Tj" w:hAnsi="Times New Roman Tj" w:cs="Times New Roman"/>
          <w:sz w:val="28"/>
          <w:szCs w:val="28"/>
        </w:rPr>
        <w:t>бурдаи Пайёмбар ба к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фур</w:t>
      </w:r>
      <w:r w:rsidRPr="007A3AA6">
        <w:rPr>
          <w:rFonts w:ascii="Times New Roman" w:hAnsi="Times New Roman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>хта мешавад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ба халифаи Умав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>- Муовия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ба халифа Мансури Аббос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ба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окими Басра Зиёд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ба Ња</w:t>
      </w:r>
      <w:r w:rsidRPr="007A3AA6">
        <w:rPr>
          <w:rFonts w:ascii="Times New Roman" w:hAnsi="Times New Roman" w:cs="Times New Roman"/>
          <w:sz w:val="28"/>
          <w:szCs w:val="28"/>
        </w:rPr>
        <w:t>ҷҷ</w:t>
      </w:r>
      <w:r w:rsidRPr="007A3AA6">
        <w:rPr>
          <w:rFonts w:ascii="Times New Roman Tj" w:hAnsi="Times New Roman Tj" w:cs="Times New Roman"/>
          <w:sz w:val="28"/>
          <w:szCs w:val="28"/>
        </w:rPr>
        <w:t>о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ба Њассон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138. Бурдаи Пайёмбарро кадом халифа ба 40000 дир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ам харидор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мекунад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халифа Мансури Аббос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халифаи Умав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>- Муовия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окими Басра Зиёд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</w:t>
      </w:r>
      <w:r w:rsidRPr="007A3AA6">
        <w:rPr>
          <w:rFonts w:ascii="Times New Roman" w:hAnsi="Times New Roman" w:cs="Times New Roman"/>
          <w:sz w:val="28"/>
          <w:szCs w:val="28"/>
        </w:rPr>
        <w:t>ҷҷ</w:t>
      </w:r>
      <w:r w:rsidRPr="007A3AA6">
        <w:rPr>
          <w:rFonts w:ascii="Times New Roman Tj" w:hAnsi="Times New Roman Tj" w:cs="Times New Roman"/>
          <w:sz w:val="28"/>
          <w:szCs w:val="28"/>
        </w:rPr>
        <w:t>о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Њассон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139.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Муоша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аи </w:t>
      </w:r>
      <w:r w:rsidRPr="007A3AA6">
        <w:rPr>
          <w:rFonts w:ascii="Times New Roman Tj" w:hAnsi="Times New Roman Tj"/>
          <w:sz w:val="28"/>
          <w:szCs w:val="28"/>
        </w:rPr>
        <w:t>Каъб ибни Зу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/>
          <w:sz w:val="28"/>
          <w:szCs w:val="28"/>
        </w:rPr>
        <w:t xml:space="preserve">айр дар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асидааш бо кист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бо Суод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бо Хансо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бо Лубно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бо Шаъсо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бо Салмо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140. Ќасидаи «Бонат Суод» аз р</w:t>
      </w:r>
      <w:r w:rsidRPr="007A3AA6">
        <w:rPr>
          <w:rFonts w:ascii="Times New Roman" w:hAnsi="Times New Roman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и анъанаи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асиданигор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бо ч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о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оз шудааст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бо та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аззул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бо васф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бо мад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бо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бо хамрия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141. Абу Зуайб ал-Њузайл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дар кадом мавз</w:t>
      </w:r>
      <w:r w:rsidRPr="007A3AA6">
        <w:rPr>
          <w:rFonts w:ascii="Times New Roman" w:hAnsi="Times New Roman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>ъ бештар шеър э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од намудааст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марсия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васф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мад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хамрия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142. Абу Зуайб ал-Њузайл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чаро бештар марсия э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од намудааст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чунки пан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писарашро аз даст додааст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марсиясароиро дуст медошт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марсия бо ру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ияаш мувофи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буд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барои касби мол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бо амри халифа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143. Умар ибни Абурабиа дар кадом мавз</w:t>
      </w:r>
      <w:r w:rsidRPr="007A3AA6">
        <w:rPr>
          <w:rFonts w:ascii="Times New Roman" w:hAnsi="Times New Roman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 Tj"/>
          <w:sz w:val="28"/>
          <w:szCs w:val="28"/>
        </w:rPr>
        <w:t>ъ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тан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о шеър э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од намудаас</w:t>
      </w:r>
      <w:r w:rsidRPr="007A3AA6">
        <w:rPr>
          <w:rFonts w:ascii="Times New Roman Tj" w:hAnsi="Times New Roman Tj"/>
          <w:sz w:val="28"/>
          <w:szCs w:val="28"/>
        </w:rPr>
        <w:t>т</w:t>
      </w:r>
      <w:r>
        <w:rPr>
          <w:rFonts w:ascii="Times New Roman Tj" w:hAnsi="Times New Roman Tj" w:cs="Times New Roman"/>
          <w:sz w:val="28"/>
          <w:szCs w:val="28"/>
        </w:rPr>
        <w:t>?;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 Tj"/>
          <w:sz w:val="28"/>
          <w:szCs w:val="28"/>
        </w:rPr>
        <w:t>азал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марсия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мад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хамрия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911339">
      <w:pPr>
        <w:spacing w:after="0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144.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ولو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ليلى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الأخيلي</w:t>
      </w:r>
      <w:r w:rsidRPr="007A3AA6">
        <w:rPr>
          <w:rFonts w:ascii="Times New Roman Tj" w:hAnsi="Times New Roman Tj" w:cs="Times New Roman"/>
          <w:sz w:val="28"/>
          <w:szCs w:val="28"/>
          <w:rtl/>
          <w:lang w:val="tg-Cyrl-TJ"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  <w:lang w:val="tg-Cyrl-TJ"/>
        </w:rPr>
        <w:t>سلمت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***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عليّ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ودوني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تربة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وصفائ</w:t>
      </w:r>
      <w:r>
        <w:rPr>
          <w:rFonts w:ascii="Times New Roman Tj" w:hAnsi="Times New Roman Tj" w:cs="Times New Roman" w:hint="eastAsia"/>
          <w:sz w:val="28"/>
          <w:szCs w:val="28"/>
          <w:rtl/>
        </w:rPr>
        <w:t>ح</w:t>
      </w:r>
      <w:r w:rsidRPr="007A3AA6">
        <w:rPr>
          <w:rFonts w:ascii="Times New Roman Tj" w:hAnsi="Times New Roman Tj" w:cs="Times New Roman"/>
          <w:sz w:val="28"/>
          <w:szCs w:val="28"/>
        </w:rPr>
        <w:t>-</w:t>
      </w:r>
      <w:r w:rsidRPr="007A3AA6">
        <w:rPr>
          <w:rFonts w:ascii="Times New Roman Tj" w:hAnsi="Times New Roman Tj"/>
          <w:sz w:val="28"/>
          <w:szCs w:val="28"/>
        </w:rPr>
        <w:t xml:space="preserve"> Ин байт ба к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бахшида шудааст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Лайло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Афро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Лубно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Хансо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Бусайна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145.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أيا</w:t>
      </w:r>
      <w:r w:rsidRPr="007A3AA6">
        <w:rPr>
          <w:rFonts w:ascii="Times New Roman Tj" w:hAnsi="Times New Roman Tj" w:hint="eastAsia"/>
          <w:sz w:val="28"/>
          <w:szCs w:val="28"/>
          <w:rtl/>
        </w:rPr>
        <w:t>عين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>
        <w:rPr>
          <w:rFonts w:ascii="Times New Roman Tj" w:hAnsi="Times New Roman Tj" w:hint="eastAsia"/>
          <w:sz w:val="28"/>
          <w:szCs w:val="28"/>
          <w:rtl/>
        </w:rPr>
        <w:t>ت</w:t>
      </w:r>
      <w:r w:rsidRPr="007A3AA6">
        <w:rPr>
          <w:rFonts w:ascii="Times New Roman Tj" w:hAnsi="Times New Roman Tj" w:hint="eastAsia"/>
          <w:sz w:val="28"/>
          <w:szCs w:val="28"/>
          <w:rtl/>
        </w:rPr>
        <w:t>بكي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توبة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بن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حمير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**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بسحّ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كفيض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الجدول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المتفجر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</w:t>
      </w:r>
      <w:r w:rsidRPr="007A3AA6">
        <w:rPr>
          <w:rFonts w:ascii="Times New Roman Tj" w:hAnsi="Times New Roman Tj"/>
          <w:sz w:val="28"/>
          <w:szCs w:val="28"/>
        </w:rPr>
        <w:t xml:space="preserve"> Ин байт аз кист</w:t>
      </w:r>
      <w:r w:rsidRPr="007A3AA6">
        <w:rPr>
          <w:rFonts w:ascii="Times New Roman Tj" w:hAnsi="Times New Roman Tj" w:cs="Times New Roman"/>
          <w:sz w:val="28"/>
          <w:szCs w:val="28"/>
        </w:rPr>
        <w:t>: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Чамил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  <w:rtl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146.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الغراب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ببين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لبنى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**</w:t>
      </w:r>
      <w:r w:rsidRPr="007A3AA6">
        <w:rPr>
          <w:rFonts w:ascii="Times New Roman Tj" w:hAnsi="Times New Roman Tj" w:hint="eastAsia"/>
          <w:sz w:val="28"/>
          <w:szCs w:val="28"/>
          <w:rtl/>
        </w:rPr>
        <w:t>فطار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القلب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حذر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الغراب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نادى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لقد</w:t>
      </w:r>
      <w:r w:rsidRPr="007A3AA6">
        <w:rPr>
          <w:rFonts w:ascii="Times New Roman Tj" w:hAnsi="Times New Roman Tj"/>
          <w:sz w:val="28"/>
          <w:szCs w:val="28"/>
        </w:rPr>
        <w:t xml:space="preserve"> -Ин байт моли кист</w:t>
      </w:r>
      <w:r>
        <w:rPr>
          <w:rFonts w:ascii="Times New Roman Tj" w:hAnsi="Times New Roman Tj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Чамил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147.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الى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الله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أشكو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ما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ألاقي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الهوى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***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ومن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حرق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تعتادني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وزفير</w:t>
      </w:r>
      <w:r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-Ин байти кист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Ќ</w:t>
      </w:r>
      <w:r w:rsidRPr="007A3AA6">
        <w:rPr>
          <w:rFonts w:ascii="Times New Roman Tj" w:hAnsi="Times New Roman Tj" w:cs="Times New Roman"/>
          <w:sz w:val="28"/>
          <w:szCs w:val="28"/>
        </w:rPr>
        <w:t>ай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с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Чамил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148.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واني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لأرضى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بُثَيْنة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بالذي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***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لو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ابصره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الواشى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لقرت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بلاب</w:t>
      </w:r>
      <w:r w:rsidRPr="007A3AA6">
        <w:rPr>
          <w:rFonts w:ascii="Times New Roman Tj" w:hAnsi="Times New Roman Tj" w:cs="Times New Roman" w:hint="eastAsia"/>
          <w:sz w:val="28"/>
          <w:szCs w:val="28"/>
          <w:rtl/>
          <w:lang w:val="tg-Cyrl-TJ"/>
        </w:rPr>
        <w:t>ل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ه</w:t>
      </w:r>
      <w:r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-Ин байти кист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Љамил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149.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ولو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تركت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عقلي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معي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ما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طلبتها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***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ولكن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طلابيها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لما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فات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عقلي</w:t>
      </w:r>
      <w:r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-Ин байти кист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Љамил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150.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ألاليت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شعري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هل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أَبيتن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ليلة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***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بوادي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القرى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الى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اذن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لسعيد</w:t>
      </w:r>
      <w:r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-Ин байти кист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Љамил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151.</w:t>
      </w:r>
      <w:r w:rsidRPr="007A3AA6">
        <w:rPr>
          <w:rFonts w:ascii="Times New Roman Tj" w:hAnsi="Times New Roman Tj" w:hint="eastAsia"/>
          <w:sz w:val="28"/>
          <w:szCs w:val="28"/>
          <w:rtl/>
        </w:rPr>
        <w:t>قالت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ثريا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لأتراب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لها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قطف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*** </w:t>
      </w:r>
      <w:r w:rsidRPr="007A3AA6">
        <w:rPr>
          <w:rFonts w:ascii="Times New Roman Tj" w:hAnsi="Times New Roman Tj" w:hint="eastAsia"/>
          <w:sz w:val="28"/>
          <w:szCs w:val="28"/>
          <w:rtl/>
        </w:rPr>
        <w:t>قمن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نحيى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أبا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الخطاب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كثب</w:t>
      </w:r>
      <w:r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-Ин байти кист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Умар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ибни Абирабиа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Чамил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152.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كتبت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اليك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بلدي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*** </w:t>
      </w:r>
      <w:r w:rsidRPr="007A3AA6">
        <w:rPr>
          <w:rFonts w:ascii="Times New Roman Tj" w:hAnsi="Times New Roman Tj" w:hint="eastAsia"/>
          <w:sz w:val="28"/>
          <w:szCs w:val="28"/>
          <w:rtl/>
        </w:rPr>
        <w:t>كتاب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موله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كمد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-Ин байти кист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Умар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ибни Абирабиа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Чамил ибни Муаммар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 ибни Собит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Лайло ал-Ахялия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153.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متيم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اثرها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يفدى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مكبول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«мутаййамун»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Ѓуломи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154.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متيم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اثرها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يفدى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مكبول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«макбул»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А</w:t>
      </w:r>
      <w:r w:rsidRPr="007A3AA6">
        <w:rPr>
          <w:rFonts w:ascii="Times New Roman Tj" w:hAnsi="Times New Roman Tj" w:cs="Times New Roman"/>
          <w:sz w:val="28"/>
          <w:szCs w:val="28"/>
        </w:rPr>
        <w:t>сиршудаи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Ѓуломи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155.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فقلبي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اليوم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متبول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«матбул»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Б</w:t>
      </w:r>
      <w:r w:rsidRPr="007A3AA6">
        <w:rPr>
          <w:rFonts w:ascii="Times New Roman Tj" w:hAnsi="Times New Roman Tj" w:cs="Times New Roman"/>
          <w:sz w:val="28"/>
          <w:szCs w:val="28"/>
        </w:rPr>
        <w:t>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Ѓуломи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156.</w:t>
      </w:r>
      <w:r w:rsidRPr="007A3AA6">
        <w:rPr>
          <w:rFonts w:ascii="Times New Roman Tj" w:hAnsi="Times New Roman Tj" w:hint="eastAsia"/>
          <w:sz w:val="28"/>
          <w:szCs w:val="28"/>
          <w:rtl/>
        </w:rPr>
        <w:t>بانت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فقلبي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اليوم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متبول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«бонат»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Рафт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П</w:t>
      </w:r>
      <w:r w:rsidRPr="007A3AA6">
        <w:rPr>
          <w:rFonts w:ascii="Times New Roman Tj" w:hAnsi="Times New Roman Tj" w:cs="Times New Roman"/>
          <w:sz w:val="28"/>
          <w:szCs w:val="28"/>
        </w:rPr>
        <w:t>ойбанди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157.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متيم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اثرها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يفدى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مكبول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-Дар ин мисраъ маънои «лам йуфда»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Ф</w:t>
      </w:r>
      <w:r w:rsidRPr="007A3AA6">
        <w:rPr>
          <w:rFonts w:ascii="Times New Roman Tj" w:hAnsi="Times New Roman Tj" w:cs="Times New Roman"/>
          <w:sz w:val="28"/>
          <w:szCs w:val="28"/>
        </w:rPr>
        <w:t>идя дода нашавад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158.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وما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سعاد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غداة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البين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اذ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رحلوا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адота-л-байн»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Са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арии барва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Пойбанди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159.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الّا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أغنّ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غضيض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الطرف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مكحول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«мак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ул»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Пойбанди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160.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الّا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أغنّ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غضيض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الطرف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مكحول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«ат-тарф»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Пойбанди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161.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الّا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أغنّ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غضيض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الطرف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مكحول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غضيض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Чашмони обии ба замин духта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Пойбанди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162.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الّا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أغنّ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غضيض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الطرف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مكحول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أغنّ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Аз зери бин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овоз баровардан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Пойбанди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Чашмони обии ба замин духта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163.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نبي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أتانا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بعد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يأس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وفترة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يأس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Асиршуда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164.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نبي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أتانا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بعد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يأس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وفترة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فترة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165.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نبي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أتانا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بعد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يأس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وفترة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أتانا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Омад ба назди мо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166.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الرسل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والأوثان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الأرض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تعبد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الأوثان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Бут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167.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الرسل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والأوثان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الأرض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تعبد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تعبد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Ибодат мешуд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168.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الرسل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والأوثان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الأرض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تعبد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الرسل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Паёмбарон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169.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الرسل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والأوثان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الأرض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تعبد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الأرض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Замин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Сурмасо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Замин 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170.</w:t>
      </w:r>
      <w:r w:rsidRPr="007A3AA6">
        <w:rPr>
          <w:rFonts w:ascii="Times New Roman Tj" w:hAnsi="Times New Roman Tj" w:hint="eastAsia"/>
          <w:sz w:val="28"/>
          <w:szCs w:val="28"/>
          <w:rtl/>
        </w:rPr>
        <w:t>يلوح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كما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لاح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الصقيل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المهنّد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يلوح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Медурахшад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Дурахшид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Замин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171.</w:t>
      </w:r>
      <w:r w:rsidRPr="007A3AA6">
        <w:rPr>
          <w:rFonts w:ascii="Times New Roman Tj" w:hAnsi="Times New Roman Tj" w:hint="eastAsia"/>
          <w:sz w:val="28"/>
          <w:szCs w:val="28"/>
          <w:rtl/>
        </w:rPr>
        <w:t>يلوح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كما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لاح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الصقيل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المهنّد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لاح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Дурахшид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Медурахшад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Замин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172.</w:t>
      </w:r>
      <w:r w:rsidRPr="007A3AA6">
        <w:rPr>
          <w:rFonts w:ascii="Times New Roman Tj" w:hAnsi="Times New Roman Tj" w:hint="eastAsia"/>
          <w:sz w:val="28"/>
          <w:szCs w:val="28"/>
          <w:rtl/>
        </w:rPr>
        <w:t>يلوح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كما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لاح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الصقيل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المهنّد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الصقيل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Шамшери 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илодор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Дурахшид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173.</w:t>
      </w:r>
      <w:r w:rsidRPr="007A3AA6">
        <w:rPr>
          <w:rFonts w:ascii="Times New Roman Tj" w:hAnsi="Times New Roman Tj" w:hint="eastAsia"/>
          <w:sz w:val="28"/>
          <w:szCs w:val="28"/>
          <w:rtl/>
        </w:rPr>
        <w:t>يلوح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كما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لاح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الصقيل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المهنّد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المهنّد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Шамшери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инд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Бемори 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Шамшери 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илодор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Чашм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174.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وأنذرنا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نارا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وبشّر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جنّة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أنذرَنا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Бим дод моро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Бим додем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Башорат дод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175.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وأنذرنا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نارا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وبشّر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جنّة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بشّر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Башшорат дод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Бим додем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Бим дод моро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Ноумед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176.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وعلّمَنا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الاسلام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فالله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نحمد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علَّمَنا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Ом</w:t>
      </w:r>
      <w:r w:rsidRPr="007A3AA6">
        <w:rPr>
          <w:rFonts w:ascii="Times New Roman" w:hAnsi="Times New Roman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>зонид моро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Бим додем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Бим дод моро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Омухтем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177.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وعلّمَنا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الاسلام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فالله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نحمد</w:t>
      </w:r>
      <w:r w:rsidRPr="007A3AA6">
        <w:rPr>
          <w:rFonts w:ascii="Times New Roman Tj" w:hAnsi="Times New Roman Tj" w:cs="Times New Roman"/>
          <w:sz w:val="28"/>
          <w:szCs w:val="28"/>
        </w:rPr>
        <w:t>-Дар ин мисраъ маънои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نَحْمَدُ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Њамд мег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>ем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Муддатзамоне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Омузонид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Бим дод моро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Шукр гуфтем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178. Њассон ибни Собит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абл аз ислом бо кадом шоир мунозираи шеър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дошт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Ќайс ибн ал-Хатим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Каъб ибни Зу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Ноби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аи Зубён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Ноби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аи Љаъд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Љамил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179. Њассон ибни Собит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абл аз ислом ки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оро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 намудааст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Ќабилаи Авс ва шоири он Ќайс ибн ал-Хатим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та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либ ва шоири он Каъб ибни Зу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Ѓатафон ва шоири он Ноби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аи Зубён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Бани Омир ва шоири он</w:t>
      </w:r>
      <w:r w:rsidRPr="007A3AA6">
        <w:rPr>
          <w:rFonts w:ascii="Times New Roman Tj" w:hAnsi="Times New Roman Tj" w:cs="Times New Roman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cs="Times New Roman"/>
          <w:sz w:val="28"/>
          <w:szCs w:val="28"/>
        </w:rPr>
        <w:t>Ноби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аи Љаъд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Узро ва шоири он Љамил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180. Муоши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аи </w:t>
      </w:r>
      <w:r w:rsidRPr="007A3AA6">
        <w:rPr>
          <w:rFonts w:ascii="Times New Roman Tj" w:hAnsi="Times New Roman Tj"/>
          <w:sz w:val="28"/>
          <w:szCs w:val="28"/>
        </w:rPr>
        <w:t>Њассон ибни Собит дар та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аззулоти </w:t>
      </w:r>
      <w:r w:rsidRPr="007A3AA6">
        <w:rPr>
          <w:rFonts w:ascii="Times New Roman" w:hAnsi="Times New Roman" w:cs="Times New Roman"/>
          <w:sz w:val="28"/>
          <w:szCs w:val="28"/>
        </w:rPr>
        <w:t>ӯ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бо к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сурат гирифтааст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Шаъсо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Лубно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Сураё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Бусайна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Љамила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181. Њассон ибни Собит </w:t>
      </w:r>
      <w:r w:rsidRPr="007A3AA6">
        <w:rPr>
          <w:rFonts w:ascii="Times New Roman Tj" w:hAnsi="Times New Roman Tj" w:cs="Times New Roman"/>
          <w:sz w:val="28"/>
          <w:szCs w:val="28"/>
        </w:rPr>
        <w:t>пас аз ислом ки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оро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 намудааст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Мушрикони Ќурайш ва шоир Ќайс ибн ал-Хатим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та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либ ва шоири он Каъб ибни Зу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айр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Ќабилаи Гатафон ва шоири он Ноби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аи Зубён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Бани Омир ва шоири он Ноби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аи Љаъд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Ќабилаи Узро ва шоири он Љамил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182. Мад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и пас аз исломии </w:t>
      </w:r>
      <w:r w:rsidRPr="007A3AA6">
        <w:rPr>
          <w:rFonts w:ascii="Times New Roman Tj" w:hAnsi="Times New Roman Tj"/>
          <w:sz w:val="28"/>
          <w:szCs w:val="28"/>
        </w:rPr>
        <w:t xml:space="preserve">Њассон ибни Собит </w:t>
      </w:r>
      <w:r w:rsidRPr="007A3AA6">
        <w:rPr>
          <w:rFonts w:ascii="Times New Roman Tj" w:hAnsi="Times New Roman Tj" w:cs="Times New Roman"/>
          <w:sz w:val="28"/>
          <w:szCs w:val="28"/>
        </w:rPr>
        <w:t>ба ки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о бахшида шудаанд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Дини ислом ва Паёмбари 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Мушрикон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Њокимон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Ќабилааш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Ќабилаи Авс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183. Ч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чиз садди </w:t>
      </w:r>
      <w:r w:rsidRPr="007A3AA6">
        <w:rPr>
          <w:rFonts w:ascii="Times New Roman Tj" w:hAnsi="Times New Roman Tj"/>
          <w:sz w:val="28"/>
          <w:szCs w:val="28"/>
        </w:rPr>
        <w:t xml:space="preserve">Њассон ибни Собит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дар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ви мушрикони Ќурайш гашт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Мансубияташон ба Ќурайш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абилаи Паёмбар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Тарс аз 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Ме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р ба 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Мансубияти шоир ба 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>
        <w:rPr>
          <w:rFonts w:ascii="Times New Roman Tj" w:hAnsi="Times New Roman Tj" w:cs="Times New Roman"/>
          <w:sz w:val="28"/>
          <w:szCs w:val="28"/>
          <w:lang w:val="en-US"/>
        </w:rPr>
        <w:t>E)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Норозигии Паёмбар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184. Мушрикони Ќурайшро Њассон ибни Собит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дар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ваш ба ч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ташбе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намудааст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Ташбе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ба шохаи пусидаи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абилаи 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Ташбе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ба дарахт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Ташбе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ба об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Ташбе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ба ливо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Ташбе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ба оташ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185. Дар 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ви м</w:t>
      </w:r>
      <w:r w:rsidRPr="007A3AA6">
        <w:rPr>
          <w:rFonts w:ascii="Times New Roman Tj" w:hAnsi="Times New Roman Tj"/>
          <w:sz w:val="28"/>
          <w:szCs w:val="28"/>
        </w:rPr>
        <w:t xml:space="preserve">ушрикони Ќурайш Њассон ибни Собит </w:t>
      </w:r>
      <w:r w:rsidRPr="007A3AA6">
        <w:rPr>
          <w:rFonts w:ascii="Times New Roman Tj" w:hAnsi="Times New Roman Tj" w:cs="Times New Roman"/>
          <w:sz w:val="28"/>
          <w:szCs w:val="28"/>
        </w:rPr>
        <w:t>аз к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мадад хост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Абубакр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Амр ибни Ос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Умар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Усмон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Ал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186. Ќайс ибни Мулавва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бо кадом ла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аб маъруф гардидааст 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Ма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нуни Лайло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Љамили Бусайна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Урваи Афро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Ќайси Лубно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Тавбати Лайло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187. Ќайс ибни Мулавва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аз кадом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абила аст 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Омир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Авс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Хазра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Узро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188. Урва ибни Њузом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аз кадом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абила аст 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Омир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Авс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Хазра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b/>
          <w:bCs/>
          <w:sz w:val="28"/>
          <w:szCs w:val="28"/>
        </w:rPr>
        <w:t>У</w:t>
      </w:r>
      <w:r w:rsidRPr="007A3AA6">
        <w:rPr>
          <w:rFonts w:ascii="Times New Roman Tj" w:hAnsi="Times New Roman Tj" w:cs="Times New Roman"/>
          <w:sz w:val="28"/>
          <w:szCs w:val="28"/>
        </w:rPr>
        <w:t>зро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189. Ќайс ибни Мулавва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дар ку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 таваллуд шудааст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Бодияи На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Бодияи Њи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оз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Яман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Басра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Макка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190. 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аз кадом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абила 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Кинона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Авс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Омир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Ќурайш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Узро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191. Сабаби асосии 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удоии </w:t>
      </w:r>
      <w:r w:rsidRPr="007A3AA6">
        <w:rPr>
          <w:rFonts w:ascii="Times New Roman Tj" w:hAnsi="Times New Roman Tj"/>
          <w:sz w:val="28"/>
          <w:szCs w:val="28"/>
        </w:rPr>
        <w:t>Ќайс ибни 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бо Лубно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Фарзандор нашудан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Хиёнат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Њамдигарнофа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м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Дахолати волидайн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Дахолати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авм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192. К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восита мешавад, ки</w:t>
      </w:r>
      <w:r w:rsidRPr="007A3AA6">
        <w:rPr>
          <w:rFonts w:ascii="Times New Roman Tj" w:hAnsi="Times New Roman Tj"/>
          <w:sz w:val="28"/>
          <w:szCs w:val="28"/>
        </w:rPr>
        <w:t xml:space="preserve"> Ќайс ибни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Зари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бо Лубно издиво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мекунад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Њусейн ибни Ал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Њасан ибни Ал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Падари шоир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Модари шоир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Дустонаш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193. Мадори 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 w:cs="Times New Roman"/>
          <w:sz w:val="28"/>
          <w:szCs w:val="28"/>
        </w:rPr>
        <w:t>азал бар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Иш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Ватандуст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Марсия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 w:cs="Times New Roman"/>
          <w:sz w:val="28"/>
          <w:szCs w:val="28"/>
        </w:rPr>
        <w:t>в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Хамр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194. Маънои истило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نَثَرَ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Пошидан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Ёр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додан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У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об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Пируз шудан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Шунидан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195. Маънои истило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ии «</w:t>
      </w:r>
      <w:r w:rsidRPr="007A3AA6">
        <w:rPr>
          <w:rFonts w:ascii="Times New Roman Tj" w:hAnsi="Times New Roman Tj" w:cs="Times New Roman" w:hint="eastAsia"/>
          <w:sz w:val="28"/>
          <w:szCs w:val="28"/>
          <w:rtl/>
        </w:rPr>
        <w:t>شَعَر</w:t>
      </w:r>
      <w:r w:rsidRPr="007A3AA6">
        <w:rPr>
          <w:rFonts w:ascii="Times New Roman Tj" w:hAnsi="Times New Roman Tj" w:cs="Times New Roman"/>
          <w:sz w:val="28"/>
          <w:szCs w:val="28"/>
        </w:rPr>
        <w:t>»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Э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сос кардан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Ёр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 додан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Пошидан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Пируз шудан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Шунидан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196. Ар</w:t>
      </w:r>
      <w:r w:rsidRPr="007A3AA6">
        <w:rPr>
          <w:rFonts w:ascii="Times New Roman" w:hAnsi="Times New Roman" w:cs="Times New Roman"/>
          <w:sz w:val="28"/>
          <w:szCs w:val="28"/>
        </w:rPr>
        <w:t>ҷӣ</w:t>
      </w:r>
      <w:r w:rsidRPr="007A3AA6">
        <w:rPr>
          <w:rFonts w:ascii="Times New Roman Tj" w:hAnsi="Times New Roman Tj"/>
          <w:sz w:val="28"/>
          <w:szCs w:val="28"/>
        </w:rPr>
        <w:t xml:space="preserve"> намояндаи кадом навъи шеър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/>
          <w:sz w:val="28"/>
          <w:szCs w:val="28"/>
        </w:rPr>
        <w:t xml:space="preserve"> аст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Фунуни хосса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Сиёс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Дин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Ѓино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Мад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  <w:rtl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197. Чаро </w:t>
      </w:r>
      <w:r w:rsidRPr="007A3AA6">
        <w:rPr>
          <w:rFonts w:ascii="Times New Roman" w:hAnsi="Times New Roman" w:cs="Times New Roman"/>
          <w:sz w:val="28"/>
          <w:szCs w:val="28"/>
        </w:rPr>
        <w:t>ғ</w:t>
      </w:r>
      <w:r w:rsidRPr="007A3AA6">
        <w:rPr>
          <w:rFonts w:ascii="Times New Roman Tj" w:hAnsi="Times New Roman Tj"/>
          <w:sz w:val="28"/>
          <w:szCs w:val="28"/>
        </w:rPr>
        <w:t>азали узр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/>
          <w:sz w:val="28"/>
          <w:szCs w:val="28"/>
        </w:rPr>
        <w:t xml:space="preserve"> гуфтаанд</w:t>
      </w:r>
      <w:r w:rsidRPr="007A3AA6">
        <w:rPr>
          <w:rFonts w:ascii="Times New Roman Tj" w:hAnsi="Times New Roman Tj" w:cs="Times New Roman"/>
          <w:sz w:val="28"/>
          <w:szCs w:val="28"/>
        </w:rPr>
        <w:t>? Узро чист</w:t>
      </w:r>
      <w:r>
        <w:rPr>
          <w:rFonts w:ascii="Times New Roman Tj" w:hAnsi="Times New Roman Tj" w:cs="Times New Roman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 xml:space="preserve">номи </w:t>
      </w:r>
      <w:r w:rsidRPr="007A3AA6">
        <w:rPr>
          <w:rFonts w:ascii="Times New Roman" w:hAnsi="Times New Roman" w:cs="Times New Roman"/>
          <w:sz w:val="28"/>
          <w:szCs w:val="28"/>
        </w:rPr>
        <w:t>қ</w:t>
      </w:r>
      <w:r w:rsidRPr="007A3AA6">
        <w:rPr>
          <w:rFonts w:ascii="Times New Roman Tj" w:hAnsi="Times New Roman Tj" w:cs="Times New Roman"/>
          <w:sz w:val="28"/>
          <w:szCs w:val="28"/>
        </w:rPr>
        <w:t>абила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номи зан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номи ша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бодия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номи мард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198.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وأنا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ابن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الذي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حملت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لحمه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الدّْبْرقتيل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اللحيان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يوم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الرجيع</w:t>
      </w:r>
      <w:r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-Ин байт моли кист</w:t>
      </w:r>
      <w:r>
        <w:rPr>
          <w:rFonts w:ascii="Times New Roman Tj" w:hAnsi="Times New Roman Tj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вас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Умар ибни Абирабиа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Љамил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 xml:space="preserve">199. </w:t>
      </w:r>
      <w:r w:rsidRPr="007A3AA6">
        <w:rPr>
          <w:rFonts w:ascii="Times New Roman Tj" w:hAnsi="Times New Roman Tj" w:hint="eastAsia"/>
          <w:sz w:val="28"/>
          <w:szCs w:val="28"/>
          <w:rtl/>
        </w:rPr>
        <w:t>وأنا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ابن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الذي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حملت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لحمه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الدَّبْرقتيل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اللحيان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يوم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الرجيع</w:t>
      </w:r>
      <w:r w:rsidRPr="007A3AA6">
        <w:rPr>
          <w:rFonts w:ascii="Times New Roman Tj" w:hAnsi="Times New Roman Tj"/>
          <w:sz w:val="28"/>
          <w:szCs w:val="28"/>
        </w:rPr>
        <w:t xml:space="preserve">-Ин </w:t>
      </w:r>
      <w:r w:rsidRPr="007A3AA6">
        <w:rPr>
          <w:rFonts w:ascii="Times New Roman" w:hAnsi="Times New Roman" w:cs="Times New Roman"/>
          <w:sz w:val="28"/>
          <w:szCs w:val="28"/>
        </w:rPr>
        <w:t>ҷ</w:t>
      </w:r>
      <w:r w:rsidRPr="007A3AA6">
        <w:rPr>
          <w:rFonts w:ascii="Times New Roman Tj" w:hAnsi="Times New Roman Tj"/>
          <w:sz w:val="28"/>
          <w:szCs w:val="28"/>
        </w:rPr>
        <w:t>о «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الدَّبْر</w:t>
      </w:r>
      <w:r w:rsidRPr="007A3AA6">
        <w:rPr>
          <w:rFonts w:ascii="Times New Roman Tj" w:hAnsi="Times New Roman Tj"/>
          <w:sz w:val="28"/>
          <w:szCs w:val="28"/>
        </w:rPr>
        <w:t>» ч</w:t>
      </w:r>
      <w:r w:rsidRPr="007A3AA6">
        <w:rPr>
          <w:rFonts w:ascii="Times New Roman" w:hAnsi="Times New Roman" w:cs="Times New Roman"/>
          <w:sz w:val="28"/>
          <w:szCs w:val="28"/>
        </w:rPr>
        <w:t>ӣ</w:t>
      </w:r>
      <w:r w:rsidRPr="007A3AA6">
        <w:rPr>
          <w:rFonts w:ascii="Times New Roman Tj" w:hAnsi="Times New Roman Tj"/>
          <w:sz w:val="28"/>
          <w:szCs w:val="28"/>
        </w:rPr>
        <w:t xml:space="preserve"> маъно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Говзамбур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Ору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Мурча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Шер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Pr="007A3AA6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Рубо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A3AA6">
        <w:rPr>
          <w:rFonts w:ascii="Times New Roman Tj" w:hAnsi="Times New Roman Tj"/>
          <w:sz w:val="28"/>
          <w:szCs w:val="28"/>
        </w:rPr>
        <w:t>200</w:t>
      </w:r>
      <w:r>
        <w:rPr>
          <w:rFonts w:ascii="Times New Roman Tj" w:hAnsi="Times New Roman Tj"/>
          <w:sz w:val="28"/>
          <w:szCs w:val="28"/>
        </w:rPr>
        <w:t xml:space="preserve">. </w:t>
      </w:r>
      <w:r w:rsidRPr="007A3AA6">
        <w:rPr>
          <w:rFonts w:ascii="Times New Roman Tj" w:hAnsi="Times New Roman Tj" w:hint="eastAsia"/>
          <w:sz w:val="28"/>
          <w:szCs w:val="28"/>
          <w:rtl/>
        </w:rPr>
        <w:t>اذا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انت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لم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تعشق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ولم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تدور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الهوى</w:t>
      </w:r>
      <w:r w:rsidRPr="007A3AA6">
        <w:rPr>
          <w:rFonts w:ascii="Times New Roman Tj" w:hAnsi="Times New Roman Tj"/>
          <w:sz w:val="28"/>
          <w:szCs w:val="28"/>
          <w:rtl/>
        </w:rPr>
        <w:t xml:space="preserve">** </w:t>
      </w:r>
      <w:r w:rsidRPr="007A3AA6">
        <w:rPr>
          <w:rFonts w:ascii="Times New Roman Tj" w:hAnsi="Times New Roman Tj" w:hint="eastAsia"/>
          <w:sz w:val="28"/>
          <w:szCs w:val="28"/>
          <w:rtl/>
        </w:rPr>
        <w:t>فكن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حجرا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من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يابس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الصخر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 w:hint="eastAsia"/>
          <w:sz w:val="28"/>
          <w:szCs w:val="28"/>
          <w:rtl/>
        </w:rPr>
        <w:t>جلمدا</w:t>
      </w:r>
      <w:r w:rsidRPr="007A3AA6">
        <w:rPr>
          <w:rFonts w:ascii="Times New Roman Tj" w:hAnsi="Times New Roman Tj"/>
          <w:sz w:val="28"/>
          <w:szCs w:val="28"/>
          <w:rtl/>
        </w:rPr>
        <w:t xml:space="preserve"> </w:t>
      </w:r>
      <w:r w:rsidRPr="007A3AA6">
        <w:rPr>
          <w:rFonts w:ascii="Times New Roman Tj" w:hAnsi="Times New Roman Tj"/>
          <w:sz w:val="28"/>
          <w:szCs w:val="28"/>
        </w:rPr>
        <w:t>-Ин байт моли кист</w:t>
      </w:r>
      <w:r>
        <w:rPr>
          <w:rFonts w:ascii="Times New Roman Tj" w:hAnsi="Times New Roman Tj"/>
          <w:sz w:val="28"/>
          <w:szCs w:val="28"/>
        </w:rPr>
        <w:t>?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$A) </w:t>
      </w:r>
      <w:r w:rsidRPr="007A3AA6">
        <w:rPr>
          <w:rFonts w:ascii="Times New Roman Tj" w:hAnsi="Times New Roman Tj" w:cs="Times New Roman"/>
          <w:sz w:val="28"/>
          <w:szCs w:val="28"/>
        </w:rPr>
        <w:t>А</w:t>
      </w:r>
      <w:r w:rsidRPr="007A3AA6">
        <w:rPr>
          <w:rFonts w:ascii="Times New Roman" w:hAnsi="Times New Roman" w:cs="Times New Roman"/>
          <w:sz w:val="28"/>
          <w:szCs w:val="28"/>
        </w:rPr>
        <w:t>ҳ</w:t>
      </w:r>
      <w:r w:rsidRPr="007A3AA6">
        <w:rPr>
          <w:rFonts w:ascii="Times New Roman Tj" w:hAnsi="Times New Roman Tj" w:cs="Times New Roman"/>
          <w:sz w:val="28"/>
          <w:szCs w:val="28"/>
        </w:rPr>
        <w:t>вас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$B) </w:t>
      </w:r>
      <w:r w:rsidRPr="007A3AA6">
        <w:rPr>
          <w:rFonts w:ascii="Times New Roman Tj" w:hAnsi="Times New Roman Tj" w:cs="Times New Roman"/>
          <w:sz w:val="28"/>
          <w:szCs w:val="28"/>
        </w:rPr>
        <w:t>Умар ибни Абирабиа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$C) </w:t>
      </w:r>
      <w:r w:rsidRPr="007A3AA6">
        <w:rPr>
          <w:rFonts w:ascii="Times New Roman Tj" w:hAnsi="Times New Roman Tj" w:cs="Times New Roman"/>
          <w:sz w:val="28"/>
          <w:szCs w:val="28"/>
        </w:rPr>
        <w:t>Љамил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 xml:space="preserve">$D) </w:t>
      </w:r>
      <w:r w:rsidRPr="007A3AA6">
        <w:rPr>
          <w:rFonts w:ascii="Times New Roman Tj" w:hAnsi="Times New Roman Tj" w:cs="Times New Roman"/>
          <w:sz w:val="28"/>
          <w:szCs w:val="28"/>
        </w:rPr>
        <w:t>Њассон</w:t>
      </w:r>
      <w:r>
        <w:rPr>
          <w:rFonts w:ascii="Times New Roman Tj" w:hAnsi="Times New Roman Tj" w:cs="Times New Roman"/>
          <w:sz w:val="28"/>
          <w:szCs w:val="28"/>
        </w:rPr>
        <w:t>;</w:t>
      </w:r>
    </w:p>
    <w:p w:rsidR="007F73FB" w:rsidRDefault="007F73FB" w:rsidP="008E3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Pr="007A3AA6">
        <w:rPr>
          <w:rFonts w:ascii="Times New Roman Tj" w:hAnsi="Times New Roman Tj" w:cs="Times New Roman"/>
          <w:sz w:val="28"/>
          <w:szCs w:val="28"/>
          <w:lang w:val="en-US"/>
        </w:rPr>
        <w:t>E</w:t>
      </w:r>
      <w:r>
        <w:rPr>
          <w:rFonts w:ascii="Times New Roman Tj" w:hAnsi="Times New Roman Tj" w:cs="Times New Roman"/>
          <w:sz w:val="28"/>
          <w:szCs w:val="28"/>
        </w:rPr>
        <w:t xml:space="preserve">) </w:t>
      </w:r>
      <w:r w:rsidRPr="007A3AA6">
        <w:rPr>
          <w:rFonts w:ascii="Times New Roman Tj" w:hAnsi="Times New Roman Tj" w:cs="Times New Roman"/>
          <w:sz w:val="28"/>
          <w:szCs w:val="28"/>
        </w:rPr>
        <w:t>Љарир;</w:t>
      </w:r>
    </w:p>
    <w:p w:rsidR="007F73FB" w:rsidRPr="007A3AA6" w:rsidRDefault="007F73FB">
      <w:pPr>
        <w:rPr>
          <w:rFonts w:ascii="Times New Roman Tj" w:hAnsi="Times New Roman Tj"/>
          <w:sz w:val="28"/>
          <w:szCs w:val="28"/>
        </w:rPr>
      </w:pPr>
    </w:p>
    <w:sectPr w:rsidR="007F73FB" w:rsidRPr="007A3AA6" w:rsidSect="00FA4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196"/>
    <w:rsid w:val="00014BAB"/>
    <w:rsid w:val="00085B38"/>
    <w:rsid w:val="000F649E"/>
    <w:rsid w:val="0013445D"/>
    <w:rsid w:val="001D1675"/>
    <w:rsid w:val="00254E38"/>
    <w:rsid w:val="002A1DB2"/>
    <w:rsid w:val="002B3CF8"/>
    <w:rsid w:val="003505BB"/>
    <w:rsid w:val="004010E6"/>
    <w:rsid w:val="00485E52"/>
    <w:rsid w:val="004C3AA8"/>
    <w:rsid w:val="004E729A"/>
    <w:rsid w:val="00506AF2"/>
    <w:rsid w:val="0078036A"/>
    <w:rsid w:val="007A3AA6"/>
    <w:rsid w:val="007A7B83"/>
    <w:rsid w:val="007F73FB"/>
    <w:rsid w:val="008525DD"/>
    <w:rsid w:val="008E3196"/>
    <w:rsid w:val="00911339"/>
    <w:rsid w:val="00A10FD5"/>
    <w:rsid w:val="00A3775B"/>
    <w:rsid w:val="00AC4D49"/>
    <w:rsid w:val="00B20324"/>
    <w:rsid w:val="00C50C1F"/>
    <w:rsid w:val="00C96856"/>
    <w:rsid w:val="00CC342D"/>
    <w:rsid w:val="00CD0EFD"/>
    <w:rsid w:val="00D71560"/>
    <w:rsid w:val="00DF373E"/>
    <w:rsid w:val="00E24155"/>
    <w:rsid w:val="00E6052D"/>
    <w:rsid w:val="00F0702F"/>
    <w:rsid w:val="00F2443C"/>
    <w:rsid w:val="00FA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56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8E3196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3196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rsid w:val="008E31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319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8E31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319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48</Pages>
  <Words>4343</Words>
  <Characters>24761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1515</dc:creator>
  <cp:keywords/>
  <dc:description/>
  <cp:lastModifiedBy>admin00-104</cp:lastModifiedBy>
  <cp:revision>14</cp:revision>
  <dcterms:created xsi:type="dcterms:W3CDTF">2014-04-08T04:47:00Z</dcterms:created>
  <dcterms:modified xsi:type="dcterms:W3CDTF">2024-05-10T06:29:00Z</dcterms:modified>
</cp:coreProperties>
</file>